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1A8B" w:rsidRDefault="001B1A8B" w:rsidP="00074D14">
      <w:pPr>
        <w:jc w:val="center"/>
      </w:pPr>
    </w:p>
    <w:p w:rsidR="001B1A8B" w:rsidRPr="00E80958" w:rsidRDefault="001B1A8B" w:rsidP="00E80958">
      <w:pPr>
        <w:jc w:val="right"/>
      </w:pPr>
      <w:bookmarkStart w:id="0" w:name="_GoBack"/>
      <w:bookmarkEnd w:id="0"/>
    </w:p>
    <w:p w:rsidR="001B1A8B" w:rsidRPr="00E80958" w:rsidRDefault="001B1A8B" w:rsidP="00E80958">
      <w:pPr>
        <w:jc w:val="center"/>
      </w:pPr>
      <w:r w:rsidRPr="00E80958">
        <w:t xml:space="preserve">Сведения  </w:t>
      </w:r>
    </w:p>
    <w:p w:rsidR="001B1A8B" w:rsidRPr="00E80958" w:rsidRDefault="001B1A8B" w:rsidP="00E80958">
      <w:pPr>
        <w:jc w:val="center"/>
      </w:pPr>
      <w:r w:rsidRPr="00E80958">
        <w:t xml:space="preserve">о доходах, расходах, об имуществе  и обязательствах имущественного характера сотрудников </w:t>
      </w:r>
      <w:r>
        <w:t xml:space="preserve">подведомственных учреждений </w:t>
      </w:r>
      <w:r w:rsidRPr="00E80958">
        <w:t xml:space="preserve"> УФСИН России по Республике Адыгея  за период с 01 января 20</w:t>
      </w:r>
      <w:r>
        <w:t>10</w:t>
      </w:r>
      <w:r w:rsidRPr="00E80958">
        <w:t xml:space="preserve"> года по 31 декабря </w:t>
      </w:r>
      <w:r>
        <w:t xml:space="preserve">2010 </w:t>
      </w:r>
      <w:r w:rsidRPr="00E80958">
        <w:t xml:space="preserve">года. </w:t>
      </w:r>
    </w:p>
    <w:p w:rsidR="001B1A8B" w:rsidRPr="00E80958" w:rsidRDefault="001B1A8B" w:rsidP="00E80958">
      <w:pPr>
        <w:jc w:val="center"/>
        <w:rPr>
          <w:color w:val="0000FF"/>
        </w:rPr>
      </w:pPr>
    </w:p>
    <w:tbl>
      <w:tblPr>
        <w:tblW w:w="16256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5"/>
        <w:gridCol w:w="1615"/>
        <w:gridCol w:w="1435"/>
        <w:gridCol w:w="1079"/>
        <w:gridCol w:w="1260"/>
        <w:gridCol w:w="1444"/>
        <w:gridCol w:w="1084"/>
        <w:gridCol w:w="8"/>
        <w:gridCol w:w="1440"/>
        <w:gridCol w:w="720"/>
        <w:gridCol w:w="1256"/>
        <w:gridCol w:w="1444"/>
        <w:gridCol w:w="1496"/>
        <w:gridCol w:w="1440"/>
      </w:tblGrid>
      <w:tr w:rsidR="001B1A8B" w:rsidRPr="00E80958" w:rsidTr="00E9695C">
        <w:trPr>
          <w:trHeight w:val="670"/>
        </w:trPr>
        <w:tc>
          <w:tcPr>
            <w:tcW w:w="535" w:type="dxa"/>
            <w:vMerge w:val="restart"/>
          </w:tcPr>
          <w:p w:rsidR="001B1A8B" w:rsidRPr="00E80958" w:rsidRDefault="001B1A8B" w:rsidP="00E80958">
            <w:pPr>
              <w:jc w:val="center"/>
              <w:rPr>
                <w:sz w:val="18"/>
                <w:szCs w:val="18"/>
              </w:rPr>
            </w:pPr>
            <w:r w:rsidRPr="00E80958">
              <w:rPr>
                <w:sz w:val="18"/>
                <w:szCs w:val="18"/>
              </w:rPr>
              <w:t>№ п/п</w:t>
            </w:r>
          </w:p>
        </w:tc>
        <w:tc>
          <w:tcPr>
            <w:tcW w:w="1615" w:type="dxa"/>
            <w:vMerge w:val="restart"/>
          </w:tcPr>
          <w:p w:rsidR="001B1A8B" w:rsidRPr="00E80958" w:rsidRDefault="001B1A8B" w:rsidP="00E80958">
            <w:pPr>
              <w:jc w:val="center"/>
              <w:rPr>
                <w:sz w:val="18"/>
                <w:szCs w:val="18"/>
              </w:rPr>
            </w:pPr>
            <w:r w:rsidRPr="00E80958">
              <w:rPr>
                <w:sz w:val="18"/>
                <w:szCs w:val="18"/>
              </w:rPr>
              <w:t>Фамилия и инициалы лица, чьи сведения размещаются</w:t>
            </w:r>
          </w:p>
        </w:tc>
        <w:tc>
          <w:tcPr>
            <w:tcW w:w="1435" w:type="dxa"/>
            <w:vMerge w:val="restart"/>
          </w:tcPr>
          <w:p w:rsidR="001B1A8B" w:rsidRPr="00E80958" w:rsidRDefault="001B1A8B" w:rsidP="00E80958">
            <w:pPr>
              <w:jc w:val="center"/>
              <w:rPr>
                <w:sz w:val="18"/>
                <w:szCs w:val="18"/>
              </w:rPr>
            </w:pPr>
            <w:r w:rsidRPr="00E80958">
              <w:rPr>
                <w:sz w:val="18"/>
                <w:szCs w:val="18"/>
              </w:rPr>
              <w:t xml:space="preserve">Должность </w:t>
            </w:r>
          </w:p>
        </w:tc>
        <w:tc>
          <w:tcPr>
            <w:tcW w:w="4875" w:type="dxa"/>
            <w:gridSpan w:val="5"/>
            <w:tcBorders>
              <w:left w:val="nil"/>
            </w:tcBorders>
          </w:tcPr>
          <w:p w:rsidR="001B1A8B" w:rsidRPr="00E80958" w:rsidRDefault="001B1A8B" w:rsidP="00E80958">
            <w:pPr>
              <w:jc w:val="center"/>
              <w:rPr>
                <w:sz w:val="18"/>
                <w:szCs w:val="18"/>
              </w:rPr>
            </w:pPr>
            <w:r w:rsidRPr="00E80958">
              <w:rPr>
                <w:sz w:val="18"/>
                <w:szCs w:val="18"/>
              </w:rPr>
              <w:t xml:space="preserve">Объекты недвижимости, находящиеся в собственности  </w:t>
            </w:r>
          </w:p>
        </w:tc>
        <w:tc>
          <w:tcPr>
            <w:tcW w:w="3416" w:type="dxa"/>
            <w:gridSpan w:val="3"/>
          </w:tcPr>
          <w:p w:rsidR="001B1A8B" w:rsidRPr="00E80958" w:rsidRDefault="001B1A8B" w:rsidP="00E80958">
            <w:pPr>
              <w:jc w:val="center"/>
              <w:rPr>
                <w:sz w:val="18"/>
                <w:szCs w:val="18"/>
              </w:rPr>
            </w:pPr>
            <w:r w:rsidRPr="00E80958">
              <w:rPr>
                <w:sz w:val="18"/>
                <w:szCs w:val="18"/>
              </w:rPr>
              <w:t xml:space="preserve">Объекты недвижимости, находящиеся в пользовании  </w:t>
            </w:r>
          </w:p>
        </w:tc>
        <w:tc>
          <w:tcPr>
            <w:tcW w:w="1444" w:type="dxa"/>
            <w:vMerge w:val="restart"/>
          </w:tcPr>
          <w:p w:rsidR="001B1A8B" w:rsidRPr="00E80958" w:rsidRDefault="001B1A8B" w:rsidP="00E80958">
            <w:pPr>
              <w:jc w:val="center"/>
              <w:rPr>
                <w:sz w:val="18"/>
                <w:szCs w:val="18"/>
              </w:rPr>
            </w:pPr>
            <w:r w:rsidRPr="00E80958">
              <w:rPr>
                <w:sz w:val="18"/>
                <w:szCs w:val="18"/>
              </w:rPr>
              <w:t>Транспортные средства (вид, марка)</w:t>
            </w:r>
          </w:p>
        </w:tc>
        <w:tc>
          <w:tcPr>
            <w:tcW w:w="1496" w:type="dxa"/>
            <w:vMerge w:val="restart"/>
          </w:tcPr>
          <w:p w:rsidR="001B1A8B" w:rsidRPr="00E80958" w:rsidRDefault="001B1A8B" w:rsidP="00E80958">
            <w:pPr>
              <w:jc w:val="center"/>
              <w:rPr>
                <w:sz w:val="18"/>
                <w:szCs w:val="18"/>
              </w:rPr>
            </w:pPr>
            <w:r w:rsidRPr="00E80958">
              <w:rPr>
                <w:sz w:val="18"/>
                <w:szCs w:val="18"/>
              </w:rPr>
              <w:t>Декларирован</w:t>
            </w:r>
          </w:p>
          <w:p w:rsidR="001B1A8B" w:rsidRPr="00E80958" w:rsidRDefault="001B1A8B" w:rsidP="00E80958">
            <w:pPr>
              <w:jc w:val="center"/>
              <w:rPr>
                <w:sz w:val="18"/>
                <w:szCs w:val="18"/>
              </w:rPr>
            </w:pPr>
            <w:r w:rsidRPr="00E80958">
              <w:rPr>
                <w:sz w:val="18"/>
                <w:szCs w:val="18"/>
              </w:rPr>
              <w:t>ный годовой доход (руб)</w:t>
            </w:r>
          </w:p>
        </w:tc>
        <w:tc>
          <w:tcPr>
            <w:tcW w:w="1440" w:type="dxa"/>
            <w:vMerge w:val="restart"/>
          </w:tcPr>
          <w:p w:rsidR="001B1A8B" w:rsidRPr="00E80958" w:rsidRDefault="001B1A8B" w:rsidP="00E80958">
            <w:pPr>
              <w:jc w:val="center"/>
              <w:rPr>
                <w:sz w:val="18"/>
                <w:szCs w:val="18"/>
              </w:rPr>
            </w:pPr>
            <w:r w:rsidRPr="00E80958">
              <w:rPr>
                <w:sz w:val="18"/>
                <w:szCs w:val="18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1B1A8B" w:rsidRPr="00E80958" w:rsidTr="00E9695C">
        <w:trPr>
          <w:cantSplit/>
          <w:trHeight w:val="1134"/>
        </w:trPr>
        <w:tc>
          <w:tcPr>
            <w:tcW w:w="535" w:type="dxa"/>
            <w:vMerge/>
          </w:tcPr>
          <w:p w:rsidR="001B1A8B" w:rsidRPr="00E80958" w:rsidRDefault="001B1A8B" w:rsidP="00E8095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15" w:type="dxa"/>
            <w:vMerge/>
          </w:tcPr>
          <w:p w:rsidR="001B1A8B" w:rsidRPr="00E80958" w:rsidRDefault="001B1A8B" w:rsidP="00E8095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35" w:type="dxa"/>
            <w:vMerge/>
          </w:tcPr>
          <w:p w:rsidR="001B1A8B" w:rsidRPr="00E80958" w:rsidRDefault="001B1A8B" w:rsidP="00E8095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79" w:type="dxa"/>
            <w:tcBorders>
              <w:left w:val="nil"/>
            </w:tcBorders>
          </w:tcPr>
          <w:p w:rsidR="001B1A8B" w:rsidRPr="00E80958" w:rsidRDefault="001B1A8B" w:rsidP="00E80958">
            <w:pPr>
              <w:jc w:val="center"/>
              <w:rPr>
                <w:sz w:val="18"/>
                <w:szCs w:val="18"/>
              </w:rPr>
            </w:pPr>
            <w:r w:rsidRPr="00E80958">
              <w:rPr>
                <w:sz w:val="18"/>
                <w:szCs w:val="18"/>
              </w:rPr>
              <w:t>вид объекта</w:t>
            </w:r>
          </w:p>
        </w:tc>
        <w:tc>
          <w:tcPr>
            <w:tcW w:w="1260" w:type="dxa"/>
          </w:tcPr>
          <w:p w:rsidR="001B1A8B" w:rsidRPr="00E80958" w:rsidRDefault="001B1A8B" w:rsidP="00E80958">
            <w:pPr>
              <w:jc w:val="center"/>
              <w:rPr>
                <w:sz w:val="18"/>
                <w:szCs w:val="18"/>
              </w:rPr>
            </w:pPr>
            <w:r w:rsidRPr="00E80958">
              <w:rPr>
                <w:sz w:val="18"/>
                <w:szCs w:val="18"/>
              </w:rPr>
              <w:t xml:space="preserve">вид собствен-ности </w:t>
            </w:r>
          </w:p>
        </w:tc>
        <w:tc>
          <w:tcPr>
            <w:tcW w:w="1444" w:type="dxa"/>
          </w:tcPr>
          <w:p w:rsidR="001B1A8B" w:rsidRPr="00E80958" w:rsidRDefault="001B1A8B" w:rsidP="00E80958">
            <w:pPr>
              <w:jc w:val="center"/>
              <w:rPr>
                <w:sz w:val="18"/>
                <w:szCs w:val="18"/>
              </w:rPr>
            </w:pPr>
            <w:r w:rsidRPr="00E80958">
              <w:rPr>
                <w:sz w:val="18"/>
                <w:szCs w:val="18"/>
              </w:rPr>
              <w:t>площадь</w:t>
            </w:r>
          </w:p>
          <w:p w:rsidR="001B1A8B" w:rsidRPr="00E80958" w:rsidRDefault="001B1A8B" w:rsidP="00E80958">
            <w:pPr>
              <w:jc w:val="center"/>
              <w:rPr>
                <w:sz w:val="18"/>
                <w:szCs w:val="18"/>
              </w:rPr>
            </w:pPr>
            <w:r w:rsidRPr="00E80958">
              <w:rPr>
                <w:sz w:val="18"/>
                <w:szCs w:val="18"/>
              </w:rPr>
              <w:t>(кв.м.)</w:t>
            </w:r>
          </w:p>
        </w:tc>
        <w:tc>
          <w:tcPr>
            <w:tcW w:w="1092" w:type="dxa"/>
            <w:gridSpan w:val="2"/>
          </w:tcPr>
          <w:p w:rsidR="001B1A8B" w:rsidRPr="00E80958" w:rsidRDefault="001B1A8B" w:rsidP="00E80958">
            <w:pPr>
              <w:jc w:val="center"/>
              <w:rPr>
                <w:sz w:val="18"/>
                <w:szCs w:val="18"/>
              </w:rPr>
            </w:pPr>
            <w:r w:rsidRPr="00E80958">
              <w:rPr>
                <w:sz w:val="18"/>
                <w:szCs w:val="18"/>
              </w:rPr>
              <w:t>Страна расположения</w:t>
            </w:r>
          </w:p>
          <w:p w:rsidR="001B1A8B" w:rsidRPr="00E80958" w:rsidRDefault="001B1A8B" w:rsidP="00E80958">
            <w:pPr>
              <w:jc w:val="center"/>
              <w:rPr>
                <w:sz w:val="18"/>
                <w:szCs w:val="18"/>
              </w:rPr>
            </w:pPr>
          </w:p>
          <w:p w:rsidR="001B1A8B" w:rsidRPr="00E80958" w:rsidRDefault="001B1A8B" w:rsidP="00E80958">
            <w:pPr>
              <w:rPr>
                <w:sz w:val="18"/>
                <w:szCs w:val="18"/>
              </w:rPr>
            </w:pPr>
          </w:p>
          <w:p w:rsidR="001B1A8B" w:rsidRPr="00E80958" w:rsidRDefault="001B1A8B" w:rsidP="00E80958">
            <w:pPr>
              <w:jc w:val="center"/>
              <w:rPr>
                <w:sz w:val="18"/>
                <w:szCs w:val="18"/>
              </w:rPr>
            </w:pPr>
          </w:p>
          <w:p w:rsidR="001B1A8B" w:rsidRPr="00E80958" w:rsidRDefault="001B1A8B" w:rsidP="00E80958">
            <w:pPr>
              <w:jc w:val="center"/>
              <w:rPr>
                <w:sz w:val="18"/>
                <w:szCs w:val="18"/>
              </w:rPr>
            </w:pPr>
          </w:p>
          <w:p w:rsidR="001B1A8B" w:rsidRPr="00E80958" w:rsidRDefault="001B1A8B" w:rsidP="00E80958">
            <w:pPr>
              <w:jc w:val="center"/>
              <w:rPr>
                <w:sz w:val="18"/>
                <w:szCs w:val="18"/>
              </w:rPr>
            </w:pPr>
          </w:p>
          <w:p w:rsidR="001B1A8B" w:rsidRPr="00E80958" w:rsidRDefault="001B1A8B" w:rsidP="00E80958">
            <w:pPr>
              <w:jc w:val="center"/>
              <w:rPr>
                <w:sz w:val="18"/>
                <w:szCs w:val="18"/>
              </w:rPr>
            </w:pPr>
          </w:p>
          <w:p w:rsidR="001B1A8B" w:rsidRPr="00E80958" w:rsidRDefault="001B1A8B" w:rsidP="00E80958">
            <w:pPr>
              <w:jc w:val="center"/>
              <w:rPr>
                <w:sz w:val="18"/>
                <w:szCs w:val="18"/>
              </w:rPr>
            </w:pPr>
          </w:p>
          <w:p w:rsidR="001B1A8B" w:rsidRPr="00E80958" w:rsidRDefault="001B1A8B" w:rsidP="00E8095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</w:tcPr>
          <w:p w:rsidR="001B1A8B" w:rsidRPr="00E80958" w:rsidRDefault="001B1A8B" w:rsidP="00E80958">
            <w:pPr>
              <w:jc w:val="center"/>
              <w:rPr>
                <w:sz w:val="18"/>
                <w:szCs w:val="18"/>
              </w:rPr>
            </w:pPr>
          </w:p>
          <w:p w:rsidR="001B1A8B" w:rsidRPr="00E80958" w:rsidRDefault="001B1A8B" w:rsidP="00E80958">
            <w:pPr>
              <w:ind w:right="-288"/>
              <w:jc w:val="center"/>
              <w:rPr>
                <w:sz w:val="18"/>
                <w:szCs w:val="18"/>
              </w:rPr>
            </w:pPr>
            <w:r w:rsidRPr="00E80958">
              <w:rPr>
                <w:sz w:val="18"/>
                <w:szCs w:val="18"/>
              </w:rPr>
              <w:t xml:space="preserve">вид объекта </w:t>
            </w:r>
          </w:p>
          <w:p w:rsidR="001B1A8B" w:rsidRPr="00E80958" w:rsidRDefault="001B1A8B" w:rsidP="00E80958">
            <w:pPr>
              <w:jc w:val="center"/>
              <w:rPr>
                <w:sz w:val="18"/>
                <w:szCs w:val="18"/>
              </w:rPr>
            </w:pPr>
          </w:p>
          <w:p w:rsidR="001B1A8B" w:rsidRPr="00E80958" w:rsidRDefault="001B1A8B" w:rsidP="00E80958">
            <w:pPr>
              <w:jc w:val="center"/>
              <w:rPr>
                <w:sz w:val="18"/>
                <w:szCs w:val="18"/>
              </w:rPr>
            </w:pPr>
          </w:p>
          <w:p w:rsidR="001B1A8B" w:rsidRPr="00E80958" w:rsidRDefault="001B1A8B" w:rsidP="00E80958">
            <w:pPr>
              <w:jc w:val="center"/>
              <w:rPr>
                <w:sz w:val="18"/>
                <w:szCs w:val="18"/>
              </w:rPr>
            </w:pPr>
          </w:p>
          <w:p w:rsidR="001B1A8B" w:rsidRPr="00E80958" w:rsidRDefault="001B1A8B" w:rsidP="00E8095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</w:tcPr>
          <w:p w:rsidR="001B1A8B" w:rsidRPr="00E80958" w:rsidRDefault="001B1A8B" w:rsidP="00E80958">
            <w:pPr>
              <w:jc w:val="center"/>
              <w:rPr>
                <w:sz w:val="18"/>
                <w:szCs w:val="18"/>
              </w:rPr>
            </w:pPr>
            <w:r w:rsidRPr="00E80958">
              <w:rPr>
                <w:sz w:val="18"/>
                <w:szCs w:val="18"/>
              </w:rPr>
              <w:t>площадь</w:t>
            </w:r>
          </w:p>
          <w:p w:rsidR="001B1A8B" w:rsidRPr="00E80958" w:rsidRDefault="001B1A8B" w:rsidP="00E80958">
            <w:pPr>
              <w:jc w:val="center"/>
              <w:rPr>
                <w:sz w:val="18"/>
                <w:szCs w:val="18"/>
              </w:rPr>
            </w:pPr>
            <w:r w:rsidRPr="00E80958">
              <w:rPr>
                <w:sz w:val="18"/>
                <w:szCs w:val="18"/>
              </w:rPr>
              <w:t>(кв.м.)</w:t>
            </w:r>
          </w:p>
        </w:tc>
        <w:tc>
          <w:tcPr>
            <w:tcW w:w="1256" w:type="dxa"/>
          </w:tcPr>
          <w:p w:rsidR="001B1A8B" w:rsidRPr="00E80958" w:rsidRDefault="001B1A8B" w:rsidP="00E80958">
            <w:pPr>
              <w:jc w:val="center"/>
              <w:rPr>
                <w:sz w:val="18"/>
                <w:szCs w:val="18"/>
              </w:rPr>
            </w:pPr>
            <w:r w:rsidRPr="00E80958">
              <w:rPr>
                <w:sz w:val="18"/>
                <w:szCs w:val="18"/>
              </w:rPr>
              <w:t>Страна расположе-</w:t>
            </w:r>
          </w:p>
          <w:p w:rsidR="001B1A8B" w:rsidRPr="00E80958" w:rsidRDefault="001B1A8B" w:rsidP="00E80958">
            <w:pPr>
              <w:jc w:val="center"/>
              <w:rPr>
                <w:sz w:val="18"/>
                <w:szCs w:val="18"/>
              </w:rPr>
            </w:pPr>
            <w:r w:rsidRPr="00E80958">
              <w:rPr>
                <w:sz w:val="18"/>
                <w:szCs w:val="18"/>
              </w:rPr>
              <w:t>ния</w:t>
            </w:r>
          </w:p>
          <w:p w:rsidR="001B1A8B" w:rsidRPr="00E80958" w:rsidRDefault="001B1A8B" w:rsidP="00E8095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44" w:type="dxa"/>
            <w:vMerge/>
            <w:textDirection w:val="tbRl"/>
          </w:tcPr>
          <w:p w:rsidR="001B1A8B" w:rsidRPr="00E80958" w:rsidRDefault="001B1A8B" w:rsidP="00E80958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1496" w:type="dxa"/>
            <w:vMerge/>
            <w:textDirection w:val="tbRl"/>
          </w:tcPr>
          <w:p w:rsidR="001B1A8B" w:rsidRPr="00E80958" w:rsidRDefault="001B1A8B" w:rsidP="00E80958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vMerge/>
            <w:textDirection w:val="tbRl"/>
          </w:tcPr>
          <w:p w:rsidR="001B1A8B" w:rsidRPr="00E80958" w:rsidRDefault="001B1A8B" w:rsidP="00E80958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</w:tr>
      <w:tr w:rsidR="001B1A8B" w:rsidRPr="00E80958" w:rsidTr="00E9695C">
        <w:trPr>
          <w:trHeight w:val="180"/>
        </w:trPr>
        <w:tc>
          <w:tcPr>
            <w:tcW w:w="535" w:type="dxa"/>
          </w:tcPr>
          <w:p w:rsidR="001B1A8B" w:rsidRPr="00E80958" w:rsidRDefault="001B1A8B" w:rsidP="00E80958">
            <w:pPr>
              <w:jc w:val="center"/>
              <w:rPr>
                <w:b/>
                <w:sz w:val="18"/>
                <w:szCs w:val="18"/>
              </w:rPr>
            </w:pPr>
            <w:r w:rsidRPr="00E80958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1615" w:type="dxa"/>
          </w:tcPr>
          <w:p w:rsidR="001B1A8B" w:rsidRPr="00E80958" w:rsidRDefault="001B1A8B" w:rsidP="00E80958">
            <w:pPr>
              <w:jc w:val="center"/>
              <w:rPr>
                <w:b/>
                <w:sz w:val="18"/>
                <w:szCs w:val="18"/>
              </w:rPr>
            </w:pPr>
            <w:r w:rsidRPr="00E80958">
              <w:rPr>
                <w:b/>
                <w:sz w:val="18"/>
                <w:szCs w:val="18"/>
              </w:rPr>
              <w:t>Никифоров А.Э.</w:t>
            </w:r>
          </w:p>
        </w:tc>
        <w:tc>
          <w:tcPr>
            <w:tcW w:w="1435" w:type="dxa"/>
          </w:tcPr>
          <w:p w:rsidR="001B1A8B" w:rsidRPr="00E80958" w:rsidRDefault="001B1A8B" w:rsidP="00E80958">
            <w:pPr>
              <w:jc w:val="center"/>
              <w:rPr>
                <w:sz w:val="18"/>
                <w:szCs w:val="18"/>
              </w:rPr>
            </w:pPr>
            <w:r w:rsidRPr="00E80958">
              <w:rPr>
                <w:sz w:val="18"/>
                <w:szCs w:val="18"/>
              </w:rPr>
              <w:t>Заместитель начальника</w:t>
            </w:r>
          </w:p>
        </w:tc>
        <w:tc>
          <w:tcPr>
            <w:tcW w:w="1079" w:type="dxa"/>
          </w:tcPr>
          <w:p w:rsidR="001B1A8B" w:rsidRPr="00E80958" w:rsidRDefault="001B1A8B" w:rsidP="00E80958">
            <w:pPr>
              <w:jc w:val="center"/>
              <w:rPr>
                <w:sz w:val="18"/>
                <w:szCs w:val="18"/>
              </w:rPr>
            </w:pPr>
            <w:r w:rsidRPr="00E80958">
              <w:rPr>
                <w:sz w:val="18"/>
                <w:szCs w:val="18"/>
              </w:rPr>
              <w:t xml:space="preserve">Квартира </w:t>
            </w:r>
          </w:p>
        </w:tc>
        <w:tc>
          <w:tcPr>
            <w:tcW w:w="1260" w:type="dxa"/>
          </w:tcPr>
          <w:p w:rsidR="001B1A8B" w:rsidRPr="00E80958" w:rsidRDefault="001B1A8B" w:rsidP="00E80958">
            <w:pPr>
              <w:jc w:val="center"/>
              <w:rPr>
                <w:sz w:val="18"/>
                <w:szCs w:val="18"/>
              </w:rPr>
            </w:pPr>
            <w:r w:rsidRPr="00E80958">
              <w:rPr>
                <w:sz w:val="18"/>
                <w:szCs w:val="18"/>
              </w:rPr>
              <w:t xml:space="preserve">Общая долевая, ½  доли </w:t>
            </w:r>
          </w:p>
        </w:tc>
        <w:tc>
          <w:tcPr>
            <w:tcW w:w="1444" w:type="dxa"/>
          </w:tcPr>
          <w:p w:rsidR="001B1A8B" w:rsidRPr="00E80958" w:rsidRDefault="001B1A8B" w:rsidP="00E80958">
            <w:pPr>
              <w:jc w:val="center"/>
              <w:rPr>
                <w:sz w:val="18"/>
                <w:szCs w:val="18"/>
              </w:rPr>
            </w:pPr>
            <w:r w:rsidRPr="00E80958">
              <w:rPr>
                <w:sz w:val="18"/>
                <w:szCs w:val="18"/>
              </w:rPr>
              <w:t>74,6</w:t>
            </w:r>
          </w:p>
        </w:tc>
        <w:tc>
          <w:tcPr>
            <w:tcW w:w="1092" w:type="dxa"/>
            <w:gridSpan w:val="2"/>
          </w:tcPr>
          <w:p w:rsidR="001B1A8B" w:rsidRPr="00E80958" w:rsidRDefault="001B1A8B" w:rsidP="00E80958">
            <w:pPr>
              <w:jc w:val="center"/>
              <w:rPr>
                <w:sz w:val="18"/>
                <w:szCs w:val="18"/>
              </w:rPr>
            </w:pPr>
            <w:r w:rsidRPr="00E80958">
              <w:rPr>
                <w:sz w:val="18"/>
                <w:szCs w:val="18"/>
              </w:rPr>
              <w:t>Россия</w:t>
            </w:r>
          </w:p>
        </w:tc>
        <w:tc>
          <w:tcPr>
            <w:tcW w:w="1440" w:type="dxa"/>
          </w:tcPr>
          <w:p w:rsidR="001B1A8B" w:rsidRPr="00E80958" w:rsidRDefault="001B1A8B" w:rsidP="00E80958">
            <w:pPr>
              <w:jc w:val="center"/>
              <w:rPr>
                <w:sz w:val="18"/>
                <w:szCs w:val="18"/>
              </w:rPr>
            </w:pPr>
            <w:r w:rsidRPr="00E80958">
              <w:rPr>
                <w:sz w:val="18"/>
                <w:szCs w:val="18"/>
              </w:rPr>
              <w:t>Земельный участок</w:t>
            </w:r>
          </w:p>
          <w:p w:rsidR="001B1A8B" w:rsidRPr="00E80958" w:rsidRDefault="001B1A8B" w:rsidP="00E8095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</w:tcPr>
          <w:p w:rsidR="001B1A8B" w:rsidRPr="00E80958" w:rsidRDefault="001B1A8B" w:rsidP="00E80958">
            <w:pPr>
              <w:jc w:val="center"/>
              <w:rPr>
                <w:sz w:val="18"/>
                <w:szCs w:val="18"/>
              </w:rPr>
            </w:pPr>
            <w:r w:rsidRPr="00E80958">
              <w:rPr>
                <w:sz w:val="18"/>
                <w:szCs w:val="18"/>
              </w:rPr>
              <w:t>5004</w:t>
            </w:r>
          </w:p>
        </w:tc>
        <w:tc>
          <w:tcPr>
            <w:tcW w:w="1256" w:type="dxa"/>
          </w:tcPr>
          <w:p w:rsidR="001B1A8B" w:rsidRPr="00E80958" w:rsidRDefault="001B1A8B" w:rsidP="00E80958">
            <w:pPr>
              <w:jc w:val="center"/>
              <w:rPr>
                <w:sz w:val="18"/>
                <w:szCs w:val="18"/>
              </w:rPr>
            </w:pPr>
            <w:r w:rsidRPr="00E80958">
              <w:rPr>
                <w:sz w:val="18"/>
                <w:szCs w:val="18"/>
              </w:rPr>
              <w:t>Россия</w:t>
            </w:r>
          </w:p>
        </w:tc>
        <w:tc>
          <w:tcPr>
            <w:tcW w:w="1444" w:type="dxa"/>
          </w:tcPr>
          <w:p w:rsidR="001B1A8B" w:rsidRPr="00E80958" w:rsidRDefault="001B1A8B" w:rsidP="00E80958">
            <w:pPr>
              <w:jc w:val="center"/>
              <w:rPr>
                <w:sz w:val="18"/>
                <w:szCs w:val="18"/>
              </w:rPr>
            </w:pPr>
            <w:r w:rsidRPr="00E80958">
              <w:rPr>
                <w:sz w:val="18"/>
                <w:szCs w:val="18"/>
              </w:rPr>
              <w:t>Легковой автомобиль</w:t>
            </w:r>
          </w:p>
          <w:p w:rsidR="001B1A8B" w:rsidRPr="00E80958" w:rsidRDefault="001B1A8B" w:rsidP="00E80958">
            <w:pPr>
              <w:jc w:val="center"/>
              <w:rPr>
                <w:sz w:val="18"/>
                <w:szCs w:val="18"/>
              </w:rPr>
            </w:pPr>
            <w:r w:rsidRPr="00E80958">
              <w:rPr>
                <w:sz w:val="18"/>
                <w:szCs w:val="18"/>
              </w:rPr>
              <w:t>БМВ-Х3</w:t>
            </w:r>
          </w:p>
        </w:tc>
        <w:tc>
          <w:tcPr>
            <w:tcW w:w="1496" w:type="dxa"/>
          </w:tcPr>
          <w:p w:rsidR="001B1A8B" w:rsidRPr="00E80958" w:rsidRDefault="001B1A8B" w:rsidP="00E80958">
            <w:pPr>
              <w:jc w:val="center"/>
              <w:rPr>
                <w:sz w:val="18"/>
                <w:szCs w:val="18"/>
              </w:rPr>
            </w:pPr>
            <w:r w:rsidRPr="00E80958">
              <w:rPr>
                <w:sz w:val="18"/>
                <w:szCs w:val="18"/>
              </w:rPr>
              <w:t>275</w:t>
            </w:r>
            <w:r>
              <w:rPr>
                <w:sz w:val="18"/>
                <w:szCs w:val="18"/>
              </w:rPr>
              <w:t xml:space="preserve"> </w:t>
            </w:r>
            <w:r w:rsidRPr="00E80958">
              <w:rPr>
                <w:sz w:val="18"/>
                <w:szCs w:val="18"/>
              </w:rPr>
              <w:t>846,72</w:t>
            </w:r>
          </w:p>
        </w:tc>
        <w:tc>
          <w:tcPr>
            <w:tcW w:w="1440" w:type="dxa"/>
          </w:tcPr>
          <w:p w:rsidR="001B1A8B" w:rsidRPr="00E80958" w:rsidRDefault="001B1A8B" w:rsidP="00E80958">
            <w:pPr>
              <w:jc w:val="center"/>
              <w:rPr>
                <w:sz w:val="18"/>
                <w:szCs w:val="18"/>
              </w:rPr>
            </w:pPr>
          </w:p>
        </w:tc>
      </w:tr>
      <w:tr w:rsidR="001B1A8B" w:rsidRPr="00E80958" w:rsidTr="00E9695C">
        <w:trPr>
          <w:trHeight w:val="180"/>
        </w:trPr>
        <w:tc>
          <w:tcPr>
            <w:tcW w:w="535" w:type="dxa"/>
          </w:tcPr>
          <w:p w:rsidR="001B1A8B" w:rsidRPr="00E80958" w:rsidRDefault="001B1A8B" w:rsidP="00E80958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615" w:type="dxa"/>
          </w:tcPr>
          <w:p w:rsidR="001B1A8B" w:rsidRPr="00E80958" w:rsidRDefault="001B1A8B" w:rsidP="00E80958">
            <w:pPr>
              <w:jc w:val="center"/>
              <w:rPr>
                <w:b/>
                <w:sz w:val="18"/>
                <w:szCs w:val="18"/>
              </w:rPr>
            </w:pPr>
            <w:r w:rsidRPr="00E80958">
              <w:rPr>
                <w:b/>
                <w:sz w:val="18"/>
                <w:szCs w:val="18"/>
              </w:rPr>
              <w:t>супруга</w:t>
            </w:r>
          </w:p>
        </w:tc>
        <w:tc>
          <w:tcPr>
            <w:tcW w:w="1435" w:type="dxa"/>
          </w:tcPr>
          <w:p w:rsidR="001B1A8B" w:rsidRPr="00E80958" w:rsidRDefault="001B1A8B" w:rsidP="00E8095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79" w:type="dxa"/>
          </w:tcPr>
          <w:p w:rsidR="001B1A8B" w:rsidRPr="00E80958" w:rsidRDefault="001B1A8B" w:rsidP="00E80958">
            <w:pPr>
              <w:jc w:val="center"/>
              <w:rPr>
                <w:sz w:val="18"/>
                <w:szCs w:val="18"/>
              </w:rPr>
            </w:pPr>
            <w:r w:rsidRPr="00E80958">
              <w:rPr>
                <w:sz w:val="18"/>
                <w:szCs w:val="18"/>
              </w:rPr>
              <w:t xml:space="preserve">Квартира </w:t>
            </w:r>
          </w:p>
        </w:tc>
        <w:tc>
          <w:tcPr>
            <w:tcW w:w="1260" w:type="dxa"/>
          </w:tcPr>
          <w:p w:rsidR="001B1A8B" w:rsidRPr="00E80958" w:rsidRDefault="001B1A8B" w:rsidP="00E80958">
            <w:pPr>
              <w:jc w:val="center"/>
              <w:rPr>
                <w:sz w:val="18"/>
                <w:szCs w:val="18"/>
              </w:rPr>
            </w:pPr>
            <w:r w:rsidRPr="00E80958">
              <w:rPr>
                <w:sz w:val="18"/>
                <w:szCs w:val="18"/>
              </w:rPr>
              <w:t>Общая долевая, ½  доли</w:t>
            </w:r>
          </w:p>
        </w:tc>
        <w:tc>
          <w:tcPr>
            <w:tcW w:w="1444" w:type="dxa"/>
          </w:tcPr>
          <w:p w:rsidR="001B1A8B" w:rsidRPr="00E80958" w:rsidRDefault="001B1A8B" w:rsidP="00E80958">
            <w:pPr>
              <w:jc w:val="center"/>
              <w:rPr>
                <w:sz w:val="18"/>
                <w:szCs w:val="18"/>
              </w:rPr>
            </w:pPr>
            <w:r w:rsidRPr="00E80958">
              <w:rPr>
                <w:sz w:val="18"/>
                <w:szCs w:val="18"/>
              </w:rPr>
              <w:t>74,6</w:t>
            </w:r>
          </w:p>
        </w:tc>
        <w:tc>
          <w:tcPr>
            <w:tcW w:w="1084" w:type="dxa"/>
          </w:tcPr>
          <w:p w:rsidR="001B1A8B" w:rsidRPr="00E80958" w:rsidRDefault="001B1A8B" w:rsidP="00E80958">
            <w:pPr>
              <w:jc w:val="center"/>
              <w:rPr>
                <w:sz w:val="18"/>
                <w:szCs w:val="18"/>
              </w:rPr>
            </w:pPr>
            <w:r w:rsidRPr="00E80958">
              <w:rPr>
                <w:sz w:val="18"/>
                <w:szCs w:val="18"/>
              </w:rPr>
              <w:t>Россия</w:t>
            </w:r>
          </w:p>
        </w:tc>
        <w:tc>
          <w:tcPr>
            <w:tcW w:w="1448" w:type="dxa"/>
            <w:gridSpan w:val="2"/>
          </w:tcPr>
          <w:p w:rsidR="001B1A8B" w:rsidRPr="00E80958" w:rsidRDefault="001B1A8B" w:rsidP="00E80958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720" w:type="dxa"/>
          </w:tcPr>
          <w:p w:rsidR="001B1A8B" w:rsidRPr="00E80958" w:rsidRDefault="001B1A8B" w:rsidP="00E80958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256" w:type="dxa"/>
          </w:tcPr>
          <w:p w:rsidR="001B1A8B" w:rsidRPr="00E80958" w:rsidRDefault="001B1A8B" w:rsidP="00E80958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444" w:type="dxa"/>
          </w:tcPr>
          <w:p w:rsidR="001B1A8B" w:rsidRPr="00E80958" w:rsidRDefault="001B1A8B" w:rsidP="00E8095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96" w:type="dxa"/>
          </w:tcPr>
          <w:p w:rsidR="001B1A8B" w:rsidRPr="00E80958" w:rsidRDefault="001B1A8B" w:rsidP="00E80958">
            <w:pPr>
              <w:jc w:val="center"/>
              <w:rPr>
                <w:sz w:val="18"/>
                <w:szCs w:val="18"/>
              </w:rPr>
            </w:pPr>
            <w:r w:rsidRPr="00E80958">
              <w:rPr>
                <w:sz w:val="18"/>
                <w:szCs w:val="18"/>
              </w:rPr>
              <w:t>850</w:t>
            </w:r>
            <w:r>
              <w:rPr>
                <w:sz w:val="18"/>
                <w:szCs w:val="18"/>
              </w:rPr>
              <w:t xml:space="preserve"> </w:t>
            </w:r>
            <w:r w:rsidRPr="00E80958">
              <w:rPr>
                <w:sz w:val="18"/>
                <w:szCs w:val="18"/>
              </w:rPr>
              <w:t>025,38</w:t>
            </w:r>
          </w:p>
        </w:tc>
        <w:tc>
          <w:tcPr>
            <w:tcW w:w="1440" w:type="dxa"/>
          </w:tcPr>
          <w:p w:rsidR="001B1A8B" w:rsidRPr="00E80958" w:rsidRDefault="001B1A8B" w:rsidP="00E80958">
            <w:pPr>
              <w:jc w:val="center"/>
              <w:rPr>
                <w:sz w:val="18"/>
                <w:szCs w:val="18"/>
              </w:rPr>
            </w:pPr>
          </w:p>
        </w:tc>
      </w:tr>
      <w:tr w:rsidR="001B1A8B" w:rsidRPr="00E80958" w:rsidTr="00FC6E85">
        <w:trPr>
          <w:trHeight w:val="667"/>
        </w:trPr>
        <w:tc>
          <w:tcPr>
            <w:tcW w:w="535" w:type="dxa"/>
            <w:vMerge w:val="restart"/>
          </w:tcPr>
          <w:p w:rsidR="001B1A8B" w:rsidRPr="00E80958" w:rsidRDefault="001B1A8B" w:rsidP="00E80958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</w:t>
            </w:r>
          </w:p>
        </w:tc>
        <w:tc>
          <w:tcPr>
            <w:tcW w:w="1615" w:type="dxa"/>
            <w:vMerge w:val="restart"/>
          </w:tcPr>
          <w:p w:rsidR="001B1A8B" w:rsidRPr="00E80958" w:rsidRDefault="001B1A8B" w:rsidP="00E80958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Саломатов И.Б.</w:t>
            </w:r>
          </w:p>
        </w:tc>
        <w:tc>
          <w:tcPr>
            <w:tcW w:w="1435" w:type="dxa"/>
            <w:vMerge w:val="restart"/>
          </w:tcPr>
          <w:p w:rsidR="001B1A8B" w:rsidRPr="00E80958" w:rsidRDefault="001B1A8B" w:rsidP="00E8095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Начальник учреждения </w:t>
            </w:r>
          </w:p>
        </w:tc>
        <w:tc>
          <w:tcPr>
            <w:tcW w:w="1079" w:type="dxa"/>
          </w:tcPr>
          <w:p w:rsidR="001B1A8B" w:rsidRPr="00E80958" w:rsidRDefault="001B1A8B" w:rsidP="00E8095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Земельный участок </w:t>
            </w:r>
          </w:p>
        </w:tc>
        <w:tc>
          <w:tcPr>
            <w:tcW w:w="1260" w:type="dxa"/>
          </w:tcPr>
          <w:p w:rsidR="001B1A8B" w:rsidRPr="00E80958" w:rsidRDefault="001B1A8B" w:rsidP="00E8095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Общая долевая, ½ доли</w:t>
            </w:r>
          </w:p>
        </w:tc>
        <w:tc>
          <w:tcPr>
            <w:tcW w:w="1444" w:type="dxa"/>
          </w:tcPr>
          <w:p w:rsidR="001B1A8B" w:rsidRPr="00E80958" w:rsidRDefault="001B1A8B" w:rsidP="00E8095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600,0</w:t>
            </w:r>
          </w:p>
        </w:tc>
        <w:tc>
          <w:tcPr>
            <w:tcW w:w="1084" w:type="dxa"/>
          </w:tcPr>
          <w:p w:rsidR="001B1A8B" w:rsidRPr="00E80958" w:rsidRDefault="001B1A8B" w:rsidP="00E8095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1448" w:type="dxa"/>
            <w:gridSpan w:val="2"/>
            <w:vMerge w:val="restart"/>
          </w:tcPr>
          <w:p w:rsidR="001B1A8B" w:rsidRPr="00E80958" w:rsidRDefault="001B1A8B" w:rsidP="00E80958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720" w:type="dxa"/>
            <w:vMerge w:val="restart"/>
          </w:tcPr>
          <w:p w:rsidR="001B1A8B" w:rsidRPr="00E80958" w:rsidRDefault="001B1A8B" w:rsidP="00E80958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256" w:type="dxa"/>
            <w:vMerge w:val="restart"/>
          </w:tcPr>
          <w:p w:rsidR="001B1A8B" w:rsidRPr="00E80958" w:rsidRDefault="001B1A8B" w:rsidP="00E80958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444" w:type="dxa"/>
            <w:vMerge w:val="restart"/>
          </w:tcPr>
          <w:p w:rsidR="001B1A8B" w:rsidRPr="00E80958" w:rsidRDefault="001B1A8B" w:rsidP="00FC6E85">
            <w:pPr>
              <w:jc w:val="center"/>
              <w:rPr>
                <w:sz w:val="18"/>
                <w:szCs w:val="18"/>
              </w:rPr>
            </w:pPr>
            <w:r w:rsidRPr="00E80958">
              <w:rPr>
                <w:sz w:val="18"/>
                <w:szCs w:val="18"/>
              </w:rPr>
              <w:t>Легковой автомобиль</w:t>
            </w:r>
          </w:p>
          <w:p w:rsidR="001B1A8B" w:rsidRPr="00E80958" w:rsidRDefault="001B1A8B" w:rsidP="00FC6E8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Тойота Королла</w:t>
            </w:r>
          </w:p>
        </w:tc>
        <w:tc>
          <w:tcPr>
            <w:tcW w:w="1496" w:type="dxa"/>
            <w:vMerge w:val="restart"/>
          </w:tcPr>
          <w:p w:rsidR="001B1A8B" w:rsidRPr="00E80958" w:rsidRDefault="001B1A8B" w:rsidP="00E8095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364 236, 61</w:t>
            </w:r>
          </w:p>
        </w:tc>
        <w:tc>
          <w:tcPr>
            <w:tcW w:w="1440" w:type="dxa"/>
            <w:vMerge w:val="restart"/>
          </w:tcPr>
          <w:p w:rsidR="001B1A8B" w:rsidRPr="00E80958" w:rsidRDefault="001B1A8B" w:rsidP="00E80958">
            <w:pPr>
              <w:jc w:val="center"/>
              <w:rPr>
                <w:sz w:val="18"/>
                <w:szCs w:val="18"/>
              </w:rPr>
            </w:pPr>
          </w:p>
        </w:tc>
      </w:tr>
      <w:tr w:rsidR="001B1A8B" w:rsidRPr="00E80958" w:rsidTr="00FC6E85">
        <w:trPr>
          <w:trHeight w:val="207"/>
        </w:trPr>
        <w:tc>
          <w:tcPr>
            <w:tcW w:w="535" w:type="dxa"/>
            <w:vMerge/>
          </w:tcPr>
          <w:p w:rsidR="001B1A8B" w:rsidRDefault="001B1A8B" w:rsidP="00E80958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615" w:type="dxa"/>
            <w:vMerge/>
          </w:tcPr>
          <w:p w:rsidR="001B1A8B" w:rsidRDefault="001B1A8B" w:rsidP="00E80958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35" w:type="dxa"/>
            <w:vMerge/>
          </w:tcPr>
          <w:p w:rsidR="001B1A8B" w:rsidRDefault="001B1A8B" w:rsidP="00E8095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79" w:type="dxa"/>
            <w:vMerge w:val="restart"/>
          </w:tcPr>
          <w:p w:rsidR="001B1A8B" w:rsidRDefault="001B1A8B" w:rsidP="00E8095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</w:tc>
        <w:tc>
          <w:tcPr>
            <w:tcW w:w="1260" w:type="dxa"/>
            <w:vMerge w:val="restart"/>
          </w:tcPr>
          <w:p w:rsidR="001B1A8B" w:rsidRDefault="001B1A8B" w:rsidP="00E8095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Общая долевая, ½ доли</w:t>
            </w:r>
          </w:p>
        </w:tc>
        <w:tc>
          <w:tcPr>
            <w:tcW w:w="1444" w:type="dxa"/>
            <w:vMerge w:val="restart"/>
          </w:tcPr>
          <w:p w:rsidR="001B1A8B" w:rsidRDefault="001B1A8B" w:rsidP="00E8095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186,0</w:t>
            </w:r>
          </w:p>
        </w:tc>
        <w:tc>
          <w:tcPr>
            <w:tcW w:w="1084" w:type="dxa"/>
            <w:vMerge w:val="restart"/>
          </w:tcPr>
          <w:p w:rsidR="001B1A8B" w:rsidRDefault="001B1A8B" w:rsidP="00E8095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1448" w:type="dxa"/>
            <w:gridSpan w:val="2"/>
            <w:vMerge/>
          </w:tcPr>
          <w:p w:rsidR="001B1A8B" w:rsidRPr="00E80958" w:rsidRDefault="001B1A8B" w:rsidP="00E80958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720" w:type="dxa"/>
            <w:vMerge/>
          </w:tcPr>
          <w:p w:rsidR="001B1A8B" w:rsidRPr="00E80958" w:rsidRDefault="001B1A8B" w:rsidP="00E80958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256" w:type="dxa"/>
            <w:vMerge/>
          </w:tcPr>
          <w:p w:rsidR="001B1A8B" w:rsidRPr="00E80958" w:rsidRDefault="001B1A8B" w:rsidP="00E80958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444" w:type="dxa"/>
            <w:vMerge/>
          </w:tcPr>
          <w:p w:rsidR="001B1A8B" w:rsidRPr="00E80958" w:rsidRDefault="001B1A8B" w:rsidP="00FC6E8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96" w:type="dxa"/>
            <w:vMerge/>
          </w:tcPr>
          <w:p w:rsidR="001B1A8B" w:rsidRDefault="001B1A8B" w:rsidP="00E8095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vMerge/>
          </w:tcPr>
          <w:p w:rsidR="001B1A8B" w:rsidRPr="00E80958" w:rsidRDefault="001B1A8B" w:rsidP="00E80958">
            <w:pPr>
              <w:jc w:val="center"/>
              <w:rPr>
                <w:sz w:val="18"/>
                <w:szCs w:val="18"/>
              </w:rPr>
            </w:pPr>
          </w:p>
        </w:tc>
      </w:tr>
      <w:tr w:rsidR="001B1A8B" w:rsidRPr="00E80958" w:rsidTr="00E9695C">
        <w:trPr>
          <w:trHeight w:val="387"/>
        </w:trPr>
        <w:tc>
          <w:tcPr>
            <w:tcW w:w="535" w:type="dxa"/>
            <w:vMerge/>
          </w:tcPr>
          <w:p w:rsidR="001B1A8B" w:rsidRDefault="001B1A8B" w:rsidP="00E80958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615" w:type="dxa"/>
            <w:vMerge/>
          </w:tcPr>
          <w:p w:rsidR="001B1A8B" w:rsidRDefault="001B1A8B" w:rsidP="00E80958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35" w:type="dxa"/>
            <w:vMerge/>
          </w:tcPr>
          <w:p w:rsidR="001B1A8B" w:rsidRDefault="001B1A8B" w:rsidP="00E8095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79" w:type="dxa"/>
            <w:vMerge/>
          </w:tcPr>
          <w:p w:rsidR="001B1A8B" w:rsidRPr="00E80958" w:rsidRDefault="001B1A8B" w:rsidP="00E8095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0" w:type="dxa"/>
            <w:vMerge/>
          </w:tcPr>
          <w:p w:rsidR="001B1A8B" w:rsidRPr="00E80958" w:rsidRDefault="001B1A8B" w:rsidP="00E8095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44" w:type="dxa"/>
            <w:vMerge/>
          </w:tcPr>
          <w:p w:rsidR="001B1A8B" w:rsidRPr="00E80958" w:rsidRDefault="001B1A8B" w:rsidP="00E8095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4" w:type="dxa"/>
            <w:vMerge/>
          </w:tcPr>
          <w:p w:rsidR="001B1A8B" w:rsidRPr="00E80958" w:rsidRDefault="001B1A8B" w:rsidP="00E8095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48" w:type="dxa"/>
            <w:gridSpan w:val="2"/>
            <w:vMerge/>
          </w:tcPr>
          <w:p w:rsidR="001B1A8B" w:rsidRPr="00E80958" w:rsidRDefault="001B1A8B" w:rsidP="00E80958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720" w:type="dxa"/>
            <w:vMerge/>
          </w:tcPr>
          <w:p w:rsidR="001B1A8B" w:rsidRPr="00E80958" w:rsidRDefault="001B1A8B" w:rsidP="00E80958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256" w:type="dxa"/>
            <w:vMerge/>
          </w:tcPr>
          <w:p w:rsidR="001B1A8B" w:rsidRPr="00E80958" w:rsidRDefault="001B1A8B" w:rsidP="00E80958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444" w:type="dxa"/>
          </w:tcPr>
          <w:p w:rsidR="001B1A8B" w:rsidRPr="00E80958" w:rsidRDefault="001B1A8B" w:rsidP="00FC6E85">
            <w:pPr>
              <w:jc w:val="center"/>
              <w:rPr>
                <w:sz w:val="18"/>
                <w:szCs w:val="18"/>
              </w:rPr>
            </w:pPr>
            <w:r w:rsidRPr="00E80958">
              <w:rPr>
                <w:sz w:val="18"/>
                <w:szCs w:val="18"/>
              </w:rPr>
              <w:t>Легковой автомобиль</w:t>
            </w:r>
          </w:p>
          <w:p w:rsidR="001B1A8B" w:rsidRDefault="001B1A8B" w:rsidP="00FC6E8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Тойота Калдина </w:t>
            </w:r>
          </w:p>
          <w:p w:rsidR="001B1A8B" w:rsidRPr="00E80958" w:rsidRDefault="001B1A8B" w:rsidP="00FC6E8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96" w:type="dxa"/>
            <w:vMerge/>
          </w:tcPr>
          <w:p w:rsidR="001B1A8B" w:rsidRDefault="001B1A8B" w:rsidP="00E8095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vMerge/>
          </w:tcPr>
          <w:p w:rsidR="001B1A8B" w:rsidRPr="00E80958" w:rsidRDefault="001B1A8B" w:rsidP="00E80958">
            <w:pPr>
              <w:jc w:val="center"/>
              <w:rPr>
                <w:sz w:val="18"/>
                <w:szCs w:val="18"/>
              </w:rPr>
            </w:pPr>
          </w:p>
        </w:tc>
      </w:tr>
      <w:tr w:rsidR="001B1A8B" w:rsidRPr="00E80958" w:rsidTr="00FC6E85">
        <w:trPr>
          <w:trHeight w:val="509"/>
        </w:trPr>
        <w:tc>
          <w:tcPr>
            <w:tcW w:w="535" w:type="dxa"/>
            <w:vMerge w:val="restart"/>
          </w:tcPr>
          <w:p w:rsidR="001B1A8B" w:rsidRDefault="001B1A8B" w:rsidP="00E80958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615" w:type="dxa"/>
            <w:vMerge w:val="restart"/>
          </w:tcPr>
          <w:p w:rsidR="001B1A8B" w:rsidRDefault="001B1A8B" w:rsidP="00E80958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супруга</w:t>
            </w:r>
          </w:p>
        </w:tc>
        <w:tc>
          <w:tcPr>
            <w:tcW w:w="1435" w:type="dxa"/>
            <w:vMerge w:val="restart"/>
          </w:tcPr>
          <w:p w:rsidR="001B1A8B" w:rsidRDefault="001B1A8B" w:rsidP="00E8095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79" w:type="dxa"/>
          </w:tcPr>
          <w:p w:rsidR="001B1A8B" w:rsidRPr="00E80958" w:rsidRDefault="001B1A8B" w:rsidP="00E8095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Земельный участок </w:t>
            </w:r>
          </w:p>
        </w:tc>
        <w:tc>
          <w:tcPr>
            <w:tcW w:w="1260" w:type="dxa"/>
          </w:tcPr>
          <w:p w:rsidR="001B1A8B" w:rsidRPr="00E80958" w:rsidRDefault="001B1A8B" w:rsidP="00E8095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Общая долевая, ½ доли</w:t>
            </w:r>
          </w:p>
        </w:tc>
        <w:tc>
          <w:tcPr>
            <w:tcW w:w="1444" w:type="dxa"/>
          </w:tcPr>
          <w:p w:rsidR="001B1A8B" w:rsidRPr="00E80958" w:rsidRDefault="001B1A8B" w:rsidP="00E8095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600,0</w:t>
            </w:r>
          </w:p>
        </w:tc>
        <w:tc>
          <w:tcPr>
            <w:tcW w:w="1084" w:type="dxa"/>
          </w:tcPr>
          <w:p w:rsidR="001B1A8B" w:rsidRPr="00E80958" w:rsidRDefault="001B1A8B" w:rsidP="00E8095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1448" w:type="dxa"/>
            <w:gridSpan w:val="2"/>
            <w:vMerge w:val="restart"/>
          </w:tcPr>
          <w:p w:rsidR="001B1A8B" w:rsidRPr="00E80958" w:rsidRDefault="001B1A8B" w:rsidP="00E80958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720" w:type="dxa"/>
            <w:vMerge w:val="restart"/>
          </w:tcPr>
          <w:p w:rsidR="001B1A8B" w:rsidRPr="00E80958" w:rsidRDefault="001B1A8B" w:rsidP="00E80958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256" w:type="dxa"/>
            <w:vMerge w:val="restart"/>
          </w:tcPr>
          <w:p w:rsidR="001B1A8B" w:rsidRPr="00E80958" w:rsidRDefault="001B1A8B" w:rsidP="00E80958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444" w:type="dxa"/>
            <w:vMerge w:val="restart"/>
          </w:tcPr>
          <w:p w:rsidR="001B1A8B" w:rsidRPr="00E80958" w:rsidRDefault="001B1A8B" w:rsidP="00FC6E8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96" w:type="dxa"/>
            <w:vMerge w:val="restart"/>
          </w:tcPr>
          <w:p w:rsidR="001B1A8B" w:rsidRDefault="001B1A8B" w:rsidP="00E8095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88 671,00</w:t>
            </w:r>
          </w:p>
        </w:tc>
        <w:tc>
          <w:tcPr>
            <w:tcW w:w="1440" w:type="dxa"/>
            <w:vMerge w:val="restart"/>
          </w:tcPr>
          <w:p w:rsidR="001B1A8B" w:rsidRPr="00E80958" w:rsidRDefault="001B1A8B" w:rsidP="00E80958">
            <w:pPr>
              <w:jc w:val="center"/>
              <w:rPr>
                <w:sz w:val="18"/>
                <w:szCs w:val="18"/>
              </w:rPr>
            </w:pPr>
          </w:p>
        </w:tc>
      </w:tr>
      <w:tr w:rsidR="001B1A8B" w:rsidRPr="00E80958" w:rsidTr="00E9695C">
        <w:trPr>
          <w:trHeight w:val="509"/>
        </w:trPr>
        <w:tc>
          <w:tcPr>
            <w:tcW w:w="535" w:type="dxa"/>
            <w:vMerge/>
          </w:tcPr>
          <w:p w:rsidR="001B1A8B" w:rsidRDefault="001B1A8B" w:rsidP="00E80958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615" w:type="dxa"/>
            <w:vMerge/>
          </w:tcPr>
          <w:p w:rsidR="001B1A8B" w:rsidRDefault="001B1A8B" w:rsidP="00E80958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35" w:type="dxa"/>
            <w:vMerge/>
          </w:tcPr>
          <w:p w:rsidR="001B1A8B" w:rsidRDefault="001B1A8B" w:rsidP="00E8095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79" w:type="dxa"/>
          </w:tcPr>
          <w:p w:rsidR="001B1A8B" w:rsidRDefault="001B1A8B" w:rsidP="00E8095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</w:tc>
        <w:tc>
          <w:tcPr>
            <w:tcW w:w="1260" w:type="dxa"/>
          </w:tcPr>
          <w:p w:rsidR="001B1A8B" w:rsidRDefault="001B1A8B" w:rsidP="00E80958">
            <w:pPr>
              <w:jc w:val="center"/>
              <w:rPr>
                <w:sz w:val="18"/>
                <w:szCs w:val="18"/>
              </w:rPr>
            </w:pPr>
          </w:p>
          <w:p w:rsidR="001B1A8B" w:rsidRDefault="001B1A8B" w:rsidP="00E8095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Общая долевая, ½ доли</w:t>
            </w:r>
          </w:p>
        </w:tc>
        <w:tc>
          <w:tcPr>
            <w:tcW w:w="1444" w:type="dxa"/>
          </w:tcPr>
          <w:p w:rsidR="001B1A8B" w:rsidRPr="00E80958" w:rsidRDefault="001B1A8B" w:rsidP="00E8095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186,0</w:t>
            </w:r>
          </w:p>
        </w:tc>
        <w:tc>
          <w:tcPr>
            <w:tcW w:w="1084" w:type="dxa"/>
          </w:tcPr>
          <w:p w:rsidR="001B1A8B" w:rsidRPr="00E80958" w:rsidRDefault="001B1A8B" w:rsidP="00E8095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1448" w:type="dxa"/>
            <w:gridSpan w:val="2"/>
            <w:vMerge/>
          </w:tcPr>
          <w:p w:rsidR="001B1A8B" w:rsidRPr="00E80958" w:rsidRDefault="001B1A8B" w:rsidP="00E80958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720" w:type="dxa"/>
            <w:vMerge/>
          </w:tcPr>
          <w:p w:rsidR="001B1A8B" w:rsidRPr="00E80958" w:rsidRDefault="001B1A8B" w:rsidP="00E80958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256" w:type="dxa"/>
            <w:vMerge/>
          </w:tcPr>
          <w:p w:rsidR="001B1A8B" w:rsidRPr="00E80958" w:rsidRDefault="001B1A8B" w:rsidP="00E80958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444" w:type="dxa"/>
            <w:vMerge/>
          </w:tcPr>
          <w:p w:rsidR="001B1A8B" w:rsidRPr="00E80958" w:rsidRDefault="001B1A8B" w:rsidP="00FC6E8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96" w:type="dxa"/>
            <w:vMerge/>
          </w:tcPr>
          <w:p w:rsidR="001B1A8B" w:rsidRDefault="001B1A8B" w:rsidP="00E8095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vMerge/>
          </w:tcPr>
          <w:p w:rsidR="001B1A8B" w:rsidRPr="00E80958" w:rsidRDefault="001B1A8B" w:rsidP="00E80958">
            <w:pPr>
              <w:jc w:val="center"/>
              <w:rPr>
                <w:sz w:val="18"/>
                <w:szCs w:val="18"/>
              </w:rPr>
            </w:pPr>
          </w:p>
        </w:tc>
      </w:tr>
      <w:tr w:rsidR="001B1A8B" w:rsidRPr="00143D9C" w:rsidTr="00F43E01">
        <w:trPr>
          <w:trHeight w:val="555"/>
        </w:trPr>
        <w:tc>
          <w:tcPr>
            <w:tcW w:w="535" w:type="dxa"/>
            <w:vMerge w:val="restart"/>
          </w:tcPr>
          <w:p w:rsidR="001B1A8B" w:rsidRPr="00143D9C" w:rsidRDefault="001B1A8B" w:rsidP="00E80958">
            <w:pPr>
              <w:jc w:val="center"/>
              <w:rPr>
                <w:b/>
                <w:sz w:val="18"/>
                <w:szCs w:val="18"/>
              </w:rPr>
            </w:pPr>
            <w:r w:rsidRPr="00143D9C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1615" w:type="dxa"/>
            <w:vMerge w:val="restart"/>
          </w:tcPr>
          <w:p w:rsidR="001B1A8B" w:rsidRPr="00143D9C" w:rsidRDefault="001B1A8B" w:rsidP="00E80958">
            <w:pPr>
              <w:jc w:val="center"/>
              <w:rPr>
                <w:b/>
                <w:sz w:val="18"/>
                <w:szCs w:val="18"/>
              </w:rPr>
            </w:pPr>
            <w:r w:rsidRPr="00143D9C">
              <w:rPr>
                <w:b/>
                <w:sz w:val="18"/>
                <w:szCs w:val="18"/>
              </w:rPr>
              <w:t>Мешалкин Ю.Ю.</w:t>
            </w:r>
          </w:p>
        </w:tc>
        <w:tc>
          <w:tcPr>
            <w:tcW w:w="1435" w:type="dxa"/>
            <w:vMerge w:val="restart"/>
          </w:tcPr>
          <w:p w:rsidR="001B1A8B" w:rsidRPr="00143D9C" w:rsidRDefault="001B1A8B" w:rsidP="00E8095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79" w:type="dxa"/>
            <w:vMerge w:val="restart"/>
          </w:tcPr>
          <w:p w:rsidR="001B1A8B" w:rsidRPr="00143D9C" w:rsidRDefault="001B1A8B" w:rsidP="00E80958">
            <w:pPr>
              <w:jc w:val="center"/>
              <w:rPr>
                <w:sz w:val="18"/>
                <w:szCs w:val="18"/>
              </w:rPr>
            </w:pPr>
            <w:r w:rsidRPr="00143D9C">
              <w:rPr>
                <w:sz w:val="18"/>
                <w:szCs w:val="18"/>
              </w:rPr>
              <w:t>Жилой дом</w:t>
            </w:r>
          </w:p>
        </w:tc>
        <w:tc>
          <w:tcPr>
            <w:tcW w:w="1260" w:type="dxa"/>
            <w:vMerge w:val="restart"/>
          </w:tcPr>
          <w:p w:rsidR="001B1A8B" w:rsidRPr="00143D9C" w:rsidRDefault="001B1A8B" w:rsidP="00E80958">
            <w:pPr>
              <w:jc w:val="center"/>
              <w:rPr>
                <w:sz w:val="18"/>
                <w:szCs w:val="18"/>
              </w:rPr>
            </w:pPr>
            <w:r w:rsidRPr="00143D9C">
              <w:rPr>
                <w:sz w:val="18"/>
                <w:szCs w:val="18"/>
              </w:rPr>
              <w:t>Общая долевая ½ доли</w:t>
            </w:r>
          </w:p>
          <w:p w:rsidR="001B1A8B" w:rsidRPr="00143D9C" w:rsidRDefault="001B1A8B" w:rsidP="00E80958">
            <w:pPr>
              <w:jc w:val="center"/>
              <w:rPr>
                <w:sz w:val="18"/>
                <w:szCs w:val="18"/>
              </w:rPr>
            </w:pPr>
          </w:p>
          <w:p w:rsidR="001B1A8B" w:rsidRPr="00143D9C" w:rsidRDefault="001B1A8B" w:rsidP="00E8095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44" w:type="dxa"/>
            <w:vMerge w:val="restart"/>
          </w:tcPr>
          <w:p w:rsidR="001B1A8B" w:rsidRPr="00143D9C" w:rsidRDefault="001B1A8B" w:rsidP="00E80958">
            <w:pPr>
              <w:jc w:val="center"/>
              <w:rPr>
                <w:sz w:val="18"/>
                <w:szCs w:val="18"/>
              </w:rPr>
            </w:pPr>
            <w:r w:rsidRPr="00143D9C">
              <w:rPr>
                <w:sz w:val="18"/>
                <w:szCs w:val="18"/>
              </w:rPr>
              <w:t>447,3</w:t>
            </w:r>
          </w:p>
        </w:tc>
        <w:tc>
          <w:tcPr>
            <w:tcW w:w="1084" w:type="dxa"/>
            <w:vMerge w:val="restart"/>
          </w:tcPr>
          <w:p w:rsidR="001B1A8B" w:rsidRPr="00143D9C" w:rsidRDefault="001B1A8B" w:rsidP="00E80958">
            <w:pPr>
              <w:jc w:val="center"/>
              <w:rPr>
                <w:sz w:val="18"/>
                <w:szCs w:val="18"/>
              </w:rPr>
            </w:pPr>
            <w:r w:rsidRPr="00143D9C"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1448" w:type="dxa"/>
            <w:gridSpan w:val="2"/>
          </w:tcPr>
          <w:p w:rsidR="001B1A8B" w:rsidRPr="00143D9C" w:rsidRDefault="001B1A8B" w:rsidP="00E80958">
            <w:pPr>
              <w:jc w:val="center"/>
              <w:rPr>
                <w:sz w:val="18"/>
                <w:szCs w:val="18"/>
              </w:rPr>
            </w:pPr>
            <w:r w:rsidRPr="00143D9C">
              <w:rPr>
                <w:sz w:val="18"/>
                <w:szCs w:val="18"/>
              </w:rPr>
              <w:t xml:space="preserve">Земельный участок </w:t>
            </w:r>
          </w:p>
        </w:tc>
        <w:tc>
          <w:tcPr>
            <w:tcW w:w="720" w:type="dxa"/>
          </w:tcPr>
          <w:p w:rsidR="001B1A8B" w:rsidRPr="00143D9C" w:rsidRDefault="001B1A8B" w:rsidP="00E80958">
            <w:pPr>
              <w:jc w:val="center"/>
              <w:rPr>
                <w:sz w:val="18"/>
                <w:szCs w:val="18"/>
              </w:rPr>
            </w:pPr>
            <w:r w:rsidRPr="00143D9C">
              <w:rPr>
                <w:sz w:val="18"/>
                <w:szCs w:val="18"/>
              </w:rPr>
              <w:t>1009,0</w:t>
            </w:r>
          </w:p>
        </w:tc>
        <w:tc>
          <w:tcPr>
            <w:tcW w:w="1256" w:type="dxa"/>
          </w:tcPr>
          <w:p w:rsidR="001B1A8B" w:rsidRPr="00143D9C" w:rsidRDefault="001B1A8B" w:rsidP="00E80958">
            <w:pPr>
              <w:jc w:val="center"/>
              <w:rPr>
                <w:sz w:val="18"/>
                <w:szCs w:val="18"/>
              </w:rPr>
            </w:pPr>
            <w:r w:rsidRPr="00143D9C"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1444" w:type="dxa"/>
            <w:vMerge w:val="restart"/>
          </w:tcPr>
          <w:p w:rsidR="001B1A8B" w:rsidRPr="00143D9C" w:rsidRDefault="001B1A8B" w:rsidP="00A34095">
            <w:pPr>
              <w:jc w:val="center"/>
              <w:rPr>
                <w:sz w:val="18"/>
                <w:szCs w:val="18"/>
              </w:rPr>
            </w:pPr>
            <w:r w:rsidRPr="00143D9C">
              <w:rPr>
                <w:sz w:val="18"/>
                <w:szCs w:val="18"/>
              </w:rPr>
              <w:t>Легковой автомобиль</w:t>
            </w:r>
          </w:p>
          <w:p w:rsidR="001B1A8B" w:rsidRPr="00143D9C" w:rsidRDefault="001B1A8B" w:rsidP="00A34095">
            <w:pPr>
              <w:jc w:val="center"/>
              <w:rPr>
                <w:sz w:val="18"/>
                <w:szCs w:val="18"/>
              </w:rPr>
            </w:pPr>
            <w:r w:rsidRPr="00143D9C">
              <w:rPr>
                <w:sz w:val="18"/>
                <w:szCs w:val="18"/>
              </w:rPr>
              <w:t>ВАЗ 21102</w:t>
            </w:r>
          </w:p>
          <w:p w:rsidR="001B1A8B" w:rsidRPr="00143D9C" w:rsidRDefault="001B1A8B" w:rsidP="00FC6E8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96" w:type="dxa"/>
            <w:vMerge w:val="restart"/>
          </w:tcPr>
          <w:p w:rsidR="001B1A8B" w:rsidRPr="00143D9C" w:rsidRDefault="001B1A8B" w:rsidP="00E80958">
            <w:pPr>
              <w:jc w:val="center"/>
              <w:rPr>
                <w:sz w:val="18"/>
                <w:szCs w:val="18"/>
              </w:rPr>
            </w:pPr>
            <w:r w:rsidRPr="00143D9C">
              <w:rPr>
                <w:sz w:val="18"/>
                <w:szCs w:val="18"/>
              </w:rPr>
              <w:t>341 067,06</w:t>
            </w:r>
          </w:p>
        </w:tc>
        <w:tc>
          <w:tcPr>
            <w:tcW w:w="1440" w:type="dxa"/>
            <w:vMerge w:val="restart"/>
          </w:tcPr>
          <w:p w:rsidR="001B1A8B" w:rsidRPr="00143D9C" w:rsidRDefault="001B1A8B" w:rsidP="00E80958">
            <w:pPr>
              <w:jc w:val="center"/>
              <w:rPr>
                <w:sz w:val="18"/>
                <w:szCs w:val="18"/>
              </w:rPr>
            </w:pPr>
          </w:p>
        </w:tc>
      </w:tr>
      <w:tr w:rsidR="001B1A8B" w:rsidRPr="00E80958" w:rsidTr="00E9695C">
        <w:trPr>
          <w:trHeight w:val="465"/>
        </w:trPr>
        <w:tc>
          <w:tcPr>
            <w:tcW w:w="535" w:type="dxa"/>
            <w:vMerge/>
          </w:tcPr>
          <w:p w:rsidR="001B1A8B" w:rsidRDefault="001B1A8B" w:rsidP="00E80958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615" w:type="dxa"/>
            <w:vMerge/>
          </w:tcPr>
          <w:p w:rsidR="001B1A8B" w:rsidRPr="00A34095" w:rsidRDefault="001B1A8B" w:rsidP="00E80958">
            <w:pPr>
              <w:jc w:val="center"/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1435" w:type="dxa"/>
            <w:vMerge/>
          </w:tcPr>
          <w:p w:rsidR="001B1A8B" w:rsidRDefault="001B1A8B" w:rsidP="00E8095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79" w:type="dxa"/>
            <w:vMerge/>
          </w:tcPr>
          <w:p w:rsidR="001B1A8B" w:rsidRDefault="001B1A8B" w:rsidP="00E8095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0" w:type="dxa"/>
            <w:vMerge/>
          </w:tcPr>
          <w:p w:rsidR="001B1A8B" w:rsidRDefault="001B1A8B" w:rsidP="00E8095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44" w:type="dxa"/>
            <w:vMerge/>
          </w:tcPr>
          <w:p w:rsidR="001B1A8B" w:rsidRDefault="001B1A8B" w:rsidP="00E8095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4" w:type="dxa"/>
            <w:vMerge/>
          </w:tcPr>
          <w:p w:rsidR="001B1A8B" w:rsidRDefault="001B1A8B" w:rsidP="00E8095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48" w:type="dxa"/>
            <w:gridSpan w:val="2"/>
          </w:tcPr>
          <w:p w:rsidR="001B1A8B" w:rsidRDefault="001B1A8B" w:rsidP="00E8095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Квартира </w:t>
            </w:r>
            <w:r w:rsidRPr="00A34095">
              <w:rPr>
                <w:sz w:val="18"/>
                <w:szCs w:val="18"/>
              </w:rPr>
              <w:t xml:space="preserve"> </w:t>
            </w:r>
          </w:p>
          <w:p w:rsidR="001B1A8B" w:rsidRPr="00A34095" w:rsidRDefault="001B1A8B" w:rsidP="00E8095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</w:tcPr>
          <w:p w:rsidR="001B1A8B" w:rsidRDefault="001B1A8B" w:rsidP="00E8095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76,0</w:t>
            </w:r>
          </w:p>
        </w:tc>
        <w:tc>
          <w:tcPr>
            <w:tcW w:w="1256" w:type="dxa"/>
          </w:tcPr>
          <w:p w:rsidR="001B1A8B" w:rsidRDefault="001B1A8B" w:rsidP="00E80958">
            <w:pPr>
              <w:jc w:val="center"/>
              <w:rPr>
                <w:sz w:val="18"/>
                <w:szCs w:val="18"/>
              </w:rPr>
            </w:pPr>
            <w:r w:rsidRPr="00A34095">
              <w:rPr>
                <w:sz w:val="18"/>
                <w:szCs w:val="18"/>
              </w:rPr>
              <w:t>Россия</w:t>
            </w:r>
          </w:p>
        </w:tc>
        <w:tc>
          <w:tcPr>
            <w:tcW w:w="1444" w:type="dxa"/>
            <w:vMerge/>
          </w:tcPr>
          <w:p w:rsidR="001B1A8B" w:rsidRPr="00E80958" w:rsidRDefault="001B1A8B" w:rsidP="00A3409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96" w:type="dxa"/>
            <w:vMerge/>
          </w:tcPr>
          <w:p w:rsidR="001B1A8B" w:rsidRDefault="001B1A8B" w:rsidP="00E8095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vMerge/>
          </w:tcPr>
          <w:p w:rsidR="001B1A8B" w:rsidRPr="00E80958" w:rsidRDefault="001B1A8B" w:rsidP="00E80958">
            <w:pPr>
              <w:jc w:val="center"/>
              <w:rPr>
                <w:sz w:val="18"/>
                <w:szCs w:val="18"/>
              </w:rPr>
            </w:pPr>
          </w:p>
        </w:tc>
      </w:tr>
      <w:tr w:rsidR="001B1A8B" w:rsidRPr="00A34095" w:rsidTr="00E9695C">
        <w:trPr>
          <w:trHeight w:val="509"/>
        </w:trPr>
        <w:tc>
          <w:tcPr>
            <w:tcW w:w="535" w:type="dxa"/>
          </w:tcPr>
          <w:p w:rsidR="001B1A8B" w:rsidRPr="00A34095" w:rsidRDefault="001B1A8B" w:rsidP="00E80958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615" w:type="dxa"/>
          </w:tcPr>
          <w:p w:rsidR="001B1A8B" w:rsidRPr="00A34095" w:rsidRDefault="001B1A8B" w:rsidP="00E80958">
            <w:pPr>
              <w:jc w:val="center"/>
              <w:rPr>
                <w:b/>
                <w:sz w:val="18"/>
                <w:szCs w:val="18"/>
              </w:rPr>
            </w:pPr>
            <w:r w:rsidRPr="00A34095">
              <w:rPr>
                <w:b/>
                <w:sz w:val="18"/>
                <w:szCs w:val="18"/>
              </w:rPr>
              <w:t>супруга</w:t>
            </w:r>
          </w:p>
        </w:tc>
        <w:tc>
          <w:tcPr>
            <w:tcW w:w="1435" w:type="dxa"/>
          </w:tcPr>
          <w:p w:rsidR="001B1A8B" w:rsidRPr="00A34095" w:rsidRDefault="001B1A8B" w:rsidP="00E8095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79" w:type="dxa"/>
          </w:tcPr>
          <w:p w:rsidR="001B1A8B" w:rsidRPr="00A34095" w:rsidRDefault="001B1A8B" w:rsidP="00E8095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0" w:type="dxa"/>
          </w:tcPr>
          <w:p w:rsidR="001B1A8B" w:rsidRPr="00A34095" w:rsidRDefault="001B1A8B" w:rsidP="00E8095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44" w:type="dxa"/>
          </w:tcPr>
          <w:p w:rsidR="001B1A8B" w:rsidRPr="00A34095" w:rsidRDefault="001B1A8B" w:rsidP="00E8095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4" w:type="dxa"/>
          </w:tcPr>
          <w:p w:rsidR="001B1A8B" w:rsidRPr="00A34095" w:rsidRDefault="001B1A8B" w:rsidP="00E8095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48" w:type="dxa"/>
            <w:gridSpan w:val="2"/>
          </w:tcPr>
          <w:p w:rsidR="001B1A8B" w:rsidRPr="00A34095" w:rsidRDefault="001B1A8B" w:rsidP="00E8095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Квартира </w:t>
            </w:r>
          </w:p>
        </w:tc>
        <w:tc>
          <w:tcPr>
            <w:tcW w:w="720" w:type="dxa"/>
          </w:tcPr>
          <w:p w:rsidR="001B1A8B" w:rsidRPr="00A34095" w:rsidRDefault="001B1A8B" w:rsidP="00E8095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76,0</w:t>
            </w:r>
          </w:p>
        </w:tc>
        <w:tc>
          <w:tcPr>
            <w:tcW w:w="1256" w:type="dxa"/>
          </w:tcPr>
          <w:p w:rsidR="001B1A8B" w:rsidRPr="00A34095" w:rsidRDefault="001B1A8B" w:rsidP="00E8095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1444" w:type="dxa"/>
          </w:tcPr>
          <w:p w:rsidR="001B1A8B" w:rsidRPr="00A34095" w:rsidRDefault="001B1A8B" w:rsidP="00A34095">
            <w:pPr>
              <w:jc w:val="center"/>
              <w:rPr>
                <w:sz w:val="18"/>
                <w:szCs w:val="18"/>
              </w:rPr>
            </w:pPr>
            <w:r w:rsidRPr="00A34095">
              <w:rPr>
                <w:sz w:val="18"/>
                <w:szCs w:val="18"/>
              </w:rPr>
              <w:t>Легковой автомобиль</w:t>
            </w:r>
          </w:p>
          <w:p w:rsidR="001B1A8B" w:rsidRPr="00A34095" w:rsidRDefault="001B1A8B" w:rsidP="00A34095">
            <w:pPr>
              <w:jc w:val="center"/>
              <w:rPr>
                <w:sz w:val="18"/>
                <w:szCs w:val="18"/>
              </w:rPr>
            </w:pPr>
            <w:r w:rsidRPr="00A34095">
              <w:rPr>
                <w:sz w:val="18"/>
                <w:szCs w:val="18"/>
              </w:rPr>
              <w:t>ВАЗ 11183 Калина</w:t>
            </w:r>
          </w:p>
          <w:p w:rsidR="001B1A8B" w:rsidRPr="00A34095" w:rsidRDefault="001B1A8B" w:rsidP="00A3409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96" w:type="dxa"/>
          </w:tcPr>
          <w:p w:rsidR="001B1A8B" w:rsidRPr="00A34095" w:rsidRDefault="001B1A8B" w:rsidP="00E80958">
            <w:pPr>
              <w:jc w:val="center"/>
              <w:rPr>
                <w:sz w:val="18"/>
                <w:szCs w:val="18"/>
              </w:rPr>
            </w:pPr>
            <w:r w:rsidRPr="00A34095">
              <w:rPr>
                <w:sz w:val="18"/>
                <w:szCs w:val="18"/>
              </w:rPr>
              <w:t>211 522,57</w:t>
            </w:r>
          </w:p>
        </w:tc>
        <w:tc>
          <w:tcPr>
            <w:tcW w:w="1440" w:type="dxa"/>
          </w:tcPr>
          <w:p w:rsidR="001B1A8B" w:rsidRPr="00A34095" w:rsidRDefault="001B1A8B" w:rsidP="00E80958">
            <w:pPr>
              <w:jc w:val="center"/>
              <w:rPr>
                <w:sz w:val="18"/>
                <w:szCs w:val="18"/>
              </w:rPr>
            </w:pPr>
          </w:p>
        </w:tc>
      </w:tr>
      <w:tr w:rsidR="001B1A8B" w:rsidRPr="00A34095" w:rsidTr="00E9695C">
        <w:trPr>
          <w:trHeight w:val="509"/>
        </w:trPr>
        <w:tc>
          <w:tcPr>
            <w:tcW w:w="535" w:type="dxa"/>
          </w:tcPr>
          <w:p w:rsidR="001B1A8B" w:rsidRPr="00A34095" w:rsidRDefault="001B1A8B" w:rsidP="00E80958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</w:t>
            </w:r>
          </w:p>
        </w:tc>
        <w:tc>
          <w:tcPr>
            <w:tcW w:w="1615" w:type="dxa"/>
          </w:tcPr>
          <w:p w:rsidR="001B1A8B" w:rsidRPr="00A34095" w:rsidRDefault="001B1A8B" w:rsidP="00E80958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Баев И.С.</w:t>
            </w:r>
          </w:p>
        </w:tc>
        <w:tc>
          <w:tcPr>
            <w:tcW w:w="1435" w:type="dxa"/>
          </w:tcPr>
          <w:p w:rsidR="001B1A8B" w:rsidRPr="00A34095" w:rsidRDefault="001B1A8B" w:rsidP="00E8095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Заместитель начальника </w:t>
            </w:r>
          </w:p>
        </w:tc>
        <w:tc>
          <w:tcPr>
            <w:tcW w:w="1079" w:type="dxa"/>
          </w:tcPr>
          <w:p w:rsidR="001B1A8B" w:rsidRPr="00A34095" w:rsidRDefault="001B1A8B" w:rsidP="00E8095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0" w:type="dxa"/>
          </w:tcPr>
          <w:p w:rsidR="001B1A8B" w:rsidRPr="00A34095" w:rsidRDefault="001B1A8B" w:rsidP="00E8095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44" w:type="dxa"/>
          </w:tcPr>
          <w:p w:rsidR="001B1A8B" w:rsidRPr="00A34095" w:rsidRDefault="001B1A8B" w:rsidP="00E8095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4" w:type="dxa"/>
          </w:tcPr>
          <w:p w:rsidR="001B1A8B" w:rsidRPr="00A34095" w:rsidRDefault="001B1A8B" w:rsidP="00E8095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48" w:type="dxa"/>
            <w:gridSpan w:val="2"/>
          </w:tcPr>
          <w:p w:rsidR="001B1A8B" w:rsidRPr="00A34095" w:rsidRDefault="001B1A8B" w:rsidP="00E80958">
            <w:pPr>
              <w:jc w:val="center"/>
              <w:rPr>
                <w:sz w:val="18"/>
                <w:szCs w:val="18"/>
              </w:rPr>
            </w:pPr>
            <w:r w:rsidRPr="00A34095">
              <w:rPr>
                <w:sz w:val="18"/>
                <w:szCs w:val="18"/>
              </w:rPr>
              <w:t xml:space="preserve">Жилой дом </w:t>
            </w:r>
          </w:p>
        </w:tc>
        <w:tc>
          <w:tcPr>
            <w:tcW w:w="720" w:type="dxa"/>
          </w:tcPr>
          <w:p w:rsidR="001B1A8B" w:rsidRPr="00A34095" w:rsidRDefault="001B1A8B" w:rsidP="00E8095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97,0</w:t>
            </w:r>
          </w:p>
        </w:tc>
        <w:tc>
          <w:tcPr>
            <w:tcW w:w="1256" w:type="dxa"/>
          </w:tcPr>
          <w:p w:rsidR="001B1A8B" w:rsidRPr="00A34095" w:rsidRDefault="001B1A8B" w:rsidP="00E8095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44" w:type="dxa"/>
          </w:tcPr>
          <w:p w:rsidR="001B1A8B" w:rsidRPr="00A34095" w:rsidRDefault="001B1A8B" w:rsidP="00A3409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96" w:type="dxa"/>
          </w:tcPr>
          <w:p w:rsidR="001B1A8B" w:rsidRPr="00A34095" w:rsidRDefault="001B1A8B" w:rsidP="00E8095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291 292,66</w:t>
            </w:r>
          </w:p>
        </w:tc>
        <w:tc>
          <w:tcPr>
            <w:tcW w:w="1440" w:type="dxa"/>
          </w:tcPr>
          <w:p w:rsidR="001B1A8B" w:rsidRPr="00A34095" w:rsidRDefault="001B1A8B" w:rsidP="00E80958">
            <w:pPr>
              <w:jc w:val="center"/>
              <w:rPr>
                <w:sz w:val="18"/>
                <w:szCs w:val="18"/>
              </w:rPr>
            </w:pPr>
          </w:p>
        </w:tc>
      </w:tr>
      <w:tr w:rsidR="001B1A8B" w:rsidRPr="00A34095" w:rsidTr="00E9695C">
        <w:trPr>
          <w:trHeight w:val="509"/>
        </w:trPr>
        <w:tc>
          <w:tcPr>
            <w:tcW w:w="535" w:type="dxa"/>
          </w:tcPr>
          <w:p w:rsidR="001B1A8B" w:rsidRDefault="001B1A8B" w:rsidP="00E80958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615" w:type="dxa"/>
          </w:tcPr>
          <w:p w:rsidR="001B1A8B" w:rsidRDefault="001B1A8B" w:rsidP="00E80958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супруга</w:t>
            </w:r>
          </w:p>
        </w:tc>
        <w:tc>
          <w:tcPr>
            <w:tcW w:w="1435" w:type="dxa"/>
          </w:tcPr>
          <w:p w:rsidR="001B1A8B" w:rsidRDefault="001B1A8B" w:rsidP="00E8095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79" w:type="dxa"/>
          </w:tcPr>
          <w:p w:rsidR="001B1A8B" w:rsidRPr="00A34095" w:rsidRDefault="001B1A8B" w:rsidP="00E8095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0" w:type="dxa"/>
          </w:tcPr>
          <w:p w:rsidR="001B1A8B" w:rsidRPr="00A34095" w:rsidRDefault="001B1A8B" w:rsidP="00E8095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44" w:type="dxa"/>
          </w:tcPr>
          <w:p w:rsidR="001B1A8B" w:rsidRPr="00A34095" w:rsidRDefault="001B1A8B" w:rsidP="00E8095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4" w:type="dxa"/>
          </w:tcPr>
          <w:p w:rsidR="001B1A8B" w:rsidRPr="00A34095" w:rsidRDefault="001B1A8B" w:rsidP="00E8095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48" w:type="dxa"/>
            <w:gridSpan w:val="2"/>
          </w:tcPr>
          <w:p w:rsidR="001B1A8B" w:rsidRPr="00A34095" w:rsidRDefault="001B1A8B" w:rsidP="00E80958">
            <w:pPr>
              <w:jc w:val="center"/>
              <w:rPr>
                <w:sz w:val="18"/>
                <w:szCs w:val="18"/>
              </w:rPr>
            </w:pPr>
            <w:r w:rsidRPr="00A34095">
              <w:rPr>
                <w:sz w:val="18"/>
                <w:szCs w:val="18"/>
              </w:rPr>
              <w:t xml:space="preserve">Жилой дом </w:t>
            </w:r>
          </w:p>
        </w:tc>
        <w:tc>
          <w:tcPr>
            <w:tcW w:w="720" w:type="dxa"/>
          </w:tcPr>
          <w:p w:rsidR="001B1A8B" w:rsidRPr="00A34095" w:rsidRDefault="001B1A8B" w:rsidP="00E8095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97,0</w:t>
            </w:r>
          </w:p>
        </w:tc>
        <w:tc>
          <w:tcPr>
            <w:tcW w:w="1256" w:type="dxa"/>
          </w:tcPr>
          <w:p w:rsidR="001B1A8B" w:rsidRPr="00A34095" w:rsidRDefault="001B1A8B" w:rsidP="00E8095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44" w:type="dxa"/>
          </w:tcPr>
          <w:p w:rsidR="001B1A8B" w:rsidRPr="00A34095" w:rsidRDefault="001B1A8B" w:rsidP="00A3409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96" w:type="dxa"/>
          </w:tcPr>
          <w:p w:rsidR="001B1A8B" w:rsidRDefault="001B1A8B" w:rsidP="00E8095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</w:tcPr>
          <w:p w:rsidR="001B1A8B" w:rsidRPr="00A34095" w:rsidRDefault="001B1A8B" w:rsidP="00E80958">
            <w:pPr>
              <w:jc w:val="center"/>
              <w:rPr>
                <w:sz w:val="18"/>
                <w:szCs w:val="18"/>
              </w:rPr>
            </w:pPr>
          </w:p>
        </w:tc>
      </w:tr>
      <w:tr w:rsidR="001B1A8B" w:rsidRPr="00A34095" w:rsidTr="00E9695C">
        <w:trPr>
          <w:trHeight w:val="509"/>
        </w:trPr>
        <w:tc>
          <w:tcPr>
            <w:tcW w:w="535" w:type="dxa"/>
          </w:tcPr>
          <w:p w:rsidR="001B1A8B" w:rsidRDefault="001B1A8B" w:rsidP="00E80958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615" w:type="dxa"/>
          </w:tcPr>
          <w:p w:rsidR="001B1A8B" w:rsidRDefault="001B1A8B" w:rsidP="00E80958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435" w:type="dxa"/>
          </w:tcPr>
          <w:p w:rsidR="001B1A8B" w:rsidRDefault="001B1A8B" w:rsidP="003A7789">
            <w:pPr>
              <w:rPr>
                <w:sz w:val="18"/>
                <w:szCs w:val="18"/>
              </w:rPr>
            </w:pPr>
          </w:p>
        </w:tc>
        <w:tc>
          <w:tcPr>
            <w:tcW w:w="1079" w:type="dxa"/>
          </w:tcPr>
          <w:p w:rsidR="001B1A8B" w:rsidRPr="00A34095" w:rsidRDefault="001B1A8B" w:rsidP="00E8095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0" w:type="dxa"/>
          </w:tcPr>
          <w:p w:rsidR="001B1A8B" w:rsidRPr="00A34095" w:rsidRDefault="001B1A8B" w:rsidP="00E8095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44" w:type="dxa"/>
          </w:tcPr>
          <w:p w:rsidR="001B1A8B" w:rsidRPr="00A34095" w:rsidRDefault="001B1A8B" w:rsidP="00E8095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4" w:type="dxa"/>
          </w:tcPr>
          <w:p w:rsidR="001B1A8B" w:rsidRPr="00A34095" w:rsidRDefault="001B1A8B" w:rsidP="00E8095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48" w:type="dxa"/>
            <w:gridSpan w:val="2"/>
          </w:tcPr>
          <w:p w:rsidR="001B1A8B" w:rsidRPr="00A34095" w:rsidRDefault="001B1A8B" w:rsidP="00E8095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</w:tcPr>
          <w:p w:rsidR="001B1A8B" w:rsidRPr="00A34095" w:rsidRDefault="001B1A8B" w:rsidP="00E8095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97,0</w:t>
            </w:r>
          </w:p>
        </w:tc>
        <w:tc>
          <w:tcPr>
            <w:tcW w:w="1256" w:type="dxa"/>
          </w:tcPr>
          <w:p w:rsidR="001B1A8B" w:rsidRPr="00A34095" w:rsidRDefault="001B1A8B" w:rsidP="00E8095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44" w:type="dxa"/>
          </w:tcPr>
          <w:p w:rsidR="001B1A8B" w:rsidRPr="00A34095" w:rsidRDefault="001B1A8B" w:rsidP="00A3409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96" w:type="dxa"/>
          </w:tcPr>
          <w:p w:rsidR="001B1A8B" w:rsidRDefault="001B1A8B" w:rsidP="00E8095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</w:tcPr>
          <w:p w:rsidR="001B1A8B" w:rsidRPr="00A34095" w:rsidRDefault="001B1A8B" w:rsidP="00E80958">
            <w:pPr>
              <w:jc w:val="center"/>
              <w:rPr>
                <w:sz w:val="18"/>
                <w:szCs w:val="18"/>
              </w:rPr>
            </w:pPr>
          </w:p>
        </w:tc>
      </w:tr>
      <w:tr w:rsidR="001B1A8B" w:rsidTr="00B86C78">
        <w:trPr>
          <w:trHeight w:val="509"/>
        </w:trPr>
        <w:tc>
          <w:tcPr>
            <w:tcW w:w="535" w:type="dxa"/>
          </w:tcPr>
          <w:p w:rsidR="001B1A8B" w:rsidRDefault="001B1A8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</w:t>
            </w:r>
          </w:p>
        </w:tc>
        <w:tc>
          <w:tcPr>
            <w:tcW w:w="1615" w:type="dxa"/>
          </w:tcPr>
          <w:p w:rsidR="001B1A8B" w:rsidRDefault="001B1A8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Федоринов Е.Е.</w:t>
            </w:r>
          </w:p>
        </w:tc>
        <w:tc>
          <w:tcPr>
            <w:tcW w:w="1435" w:type="dxa"/>
          </w:tcPr>
          <w:p w:rsidR="001B1A8B" w:rsidRDefault="001B1A8B" w:rsidP="00B86C7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Начальник отделения </w:t>
            </w:r>
          </w:p>
        </w:tc>
        <w:tc>
          <w:tcPr>
            <w:tcW w:w="1079" w:type="dxa"/>
          </w:tcPr>
          <w:p w:rsidR="001B1A8B" w:rsidRDefault="001B1A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0" w:type="dxa"/>
          </w:tcPr>
          <w:p w:rsidR="001B1A8B" w:rsidRDefault="001B1A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44" w:type="dxa"/>
          </w:tcPr>
          <w:p w:rsidR="001B1A8B" w:rsidRDefault="001B1A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4" w:type="dxa"/>
          </w:tcPr>
          <w:p w:rsidR="001B1A8B" w:rsidRDefault="001B1A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48" w:type="dxa"/>
            <w:gridSpan w:val="2"/>
          </w:tcPr>
          <w:p w:rsidR="001B1A8B" w:rsidRDefault="001B1A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</w:tcPr>
          <w:p w:rsidR="001B1A8B" w:rsidRDefault="001B1A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56" w:type="dxa"/>
          </w:tcPr>
          <w:p w:rsidR="001B1A8B" w:rsidRDefault="001B1A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44" w:type="dxa"/>
          </w:tcPr>
          <w:p w:rsidR="001B1A8B" w:rsidRDefault="001B1A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96" w:type="dxa"/>
          </w:tcPr>
          <w:p w:rsidR="001B1A8B" w:rsidRDefault="001B1A8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381 830,96</w:t>
            </w:r>
          </w:p>
        </w:tc>
        <w:tc>
          <w:tcPr>
            <w:tcW w:w="1440" w:type="dxa"/>
          </w:tcPr>
          <w:p w:rsidR="001B1A8B" w:rsidRDefault="001B1A8B">
            <w:pPr>
              <w:jc w:val="center"/>
              <w:rPr>
                <w:sz w:val="18"/>
                <w:szCs w:val="18"/>
              </w:rPr>
            </w:pPr>
          </w:p>
        </w:tc>
      </w:tr>
      <w:tr w:rsidR="001B1A8B" w:rsidTr="00B86C78">
        <w:trPr>
          <w:trHeight w:val="509"/>
        </w:trPr>
        <w:tc>
          <w:tcPr>
            <w:tcW w:w="535" w:type="dxa"/>
          </w:tcPr>
          <w:p w:rsidR="001B1A8B" w:rsidRDefault="001B1A8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615" w:type="dxa"/>
          </w:tcPr>
          <w:p w:rsidR="001B1A8B" w:rsidRDefault="001B1A8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супруга</w:t>
            </w:r>
          </w:p>
        </w:tc>
        <w:tc>
          <w:tcPr>
            <w:tcW w:w="1435" w:type="dxa"/>
          </w:tcPr>
          <w:p w:rsidR="001B1A8B" w:rsidRDefault="001B1A8B" w:rsidP="00B86C78">
            <w:pPr>
              <w:rPr>
                <w:sz w:val="18"/>
                <w:szCs w:val="18"/>
              </w:rPr>
            </w:pPr>
          </w:p>
        </w:tc>
        <w:tc>
          <w:tcPr>
            <w:tcW w:w="1079" w:type="dxa"/>
          </w:tcPr>
          <w:p w:rsidR="001B1A8B" w:rsidRDefault="001B1A8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60" w:type="dxa"/>
          </w:tcPr>
          <w:p w:rsidR="001B1A8B" w:rsidRDefault="001B1A8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55000,0</w:t>
            </w:r>
          </w:p>
        </w:tc>
        <w:tc>
          <w:tcPr>
            <w:tcW w:w="1444" w:type="dxa"/>
          </w:tcPr>
          <w:p w:rsidR="001B1A8B" w:rsidRDefault="001B1A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4" w:type="dxa"/>
          </w:tcPr>
          <w:p w:rsidR="001B1A8B" w:rsidRDefault="001B1A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48" w:type="dxa"/>
            <w:gridSpan w:val="2"/>
          </w:tcPr>
          <w:p w:rsidR="001B1A8B" w:rsidRDefault="001B1A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</w:tcPr>
          <w:p w:rsidR="001B1A8B" w:rsidRDefault="001B1A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56" w:type="dxa"/>
          </w:tcPr>
          <w:p w:rsidR="001B1A8B" w:rsidRDefault="001B1A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44" w:type="dxa"/>
          </w:tcPr>
          <w:p w:rsidR="001B1A8B" w:rsidRDefault="001B1A8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Легковой автомобиль</w:t>
            </w:r>
          </w:p>
          <w:p w:rsidR="001B1A8B" w:rsidRDefault="001B1A8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Тойота Королла </w:t>
            </w:r>
          </w:p>
        </w:tc>
        <w:tc>
          <w:tcPr>
            <w:tcW w:w="1496" w:type="dxa"/>
          </w:tcPr>
          <w:p w:rsidR="001B1A8B" w:rsidRDefault="001B1A8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30 000,00</w:t>
            </w:r>
          </w:p>
        </w:tc>
        <w:tc>
          <w:tcPr>
            <w:tcW w:w="1440" w:type="dxa"/>
          </w:tcPr>
          <w:p w:rsidR="001B1A8B" w:rsidRDefault="001B1A8B">
            <w:pPr>
              <w:jc w:val="center"/>
              <w:rPr>
                <w:sz w:val="18"/>
                <w:szCs w:val="18"/>
              </w:rPr>
            </w:pPr>
          </w:p>
        </w:tc>
      </w:tr>
      <w:tr w:rsidR="001B1A8B" w:rsidTr="00B86C78">
        <w:trPr>
          <w:trHeight w:val="509"/>
        </w:trPr>
        <w:tc>
          <w:tcPr>
            <w:tcW w:w="535" w:type="dxa"/>
          </w:tcPr>
          <w:p w:rsidR="001B1A8B" w:rsidRDefault="001B1A8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615" w:type="dxa"/>
          </w:tcPr>
          <w:p w:rsidR="001B1A8B" w:rsidRDefault="001B1A8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435" w:type="dxa"/>
          </w:tcPr>
          <w:p w:rsidR="001B1A8B" w:rsidRDefault="001B1A8B" w:rsidP="00B86C78">
            <w:pPr>
              <w:rPr>
                <w:sz w:val="18"/>
                <w:szCs w:val="18"/>
              </w:rPr>
            </w:pPr>
          </w:p>
        </w:tc>
        <w:tc>
          <w:tcPr>
            <w:tcW w:w="1079" w:type="dxa"/>
          </w:tcPr>
          <w:p w:rsidR="001B1A8B" w:rsidRDefault="001B1A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0" w:type="dxa"/>
          </w:tcPr>
          <w:p w:rsidR="001B1A8B" w:rsidRDefault="001B1A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44" w:type="dxa"/>
          </w:tcPr>
          <w:p w:rsidR="001B1A8B" w:rsidRDefault="001B1A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4" w:type="dxa"/>
          </w:tcPr>
          <w:p w:rsidR="001B1A8B" w:rsidRDefault="001B1A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48" w:type="dxa"/>
            <w:gridSpan w:val="2"/>
          </w:tcPr>
          <w:p w:rsidR="001B1A8B" w:rsidRDefault="001B1A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</w:tcPr>
          <w:p w:rsidR="001B1A8B" w:rsidRDefault="001B1A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56" w:type="dxa"/>
          </w:tcPr>
          <w:p w:rsidR="001B1A8B" w:rsidRDefault="001B1A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44" w:type="dxa"/>
          </w:tcPr>
          <w:p w:rsidR="001B1A8B" w:rsidRDefault="001B1A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96" w:type="dxa"/>
          </w:tcPr>
          <w:p w:rsidR="001B1A8B" w:rsidRDefault="001B1A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</w:tcPr>
          <w:p w:rsidR="001B1A8B" w:rsidRDefault="001B1A8B">
            <w:pPr>
              <w:jc w:val="center"/>
              <w:rPr>
                <w:sz w:val="18"/>
                <w:szCs w:val="18"/>
              </w:rPr>
            </w:pPr>
          </w:p>
        </w:tc>
      </w:tr>
      <w:tr w:rsidR="001B1A8B" w:rsidTr="00E54AEF">
        <w:trPr>
          <w:trHeight w:val="509"/>
        </w:trPr>
        <w:tc>
          <w:tcPr>
            <w:tcW w:w="535" w:type="dxa"/>
          </w:tcPr>
          <w:p w:rsidR="001B1A8B" w:rsidRDefault="001B1A8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</w:t>
            </w:r>
          </w:p>
        </w:tc>
        <w:tc>
          <w:tcPr>
            <w:tcW w:w="1615" w:type="dxa"/>
          </w:tcPr>
          <w:p w:rsidR="001B1A8B" w:rsidRDefault="001B1A8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Терентьев С.В.</w:t>
            </w:r>
          </w:p>
        </w:tc>
        <w:tc>
          <w:tcPr>
            <w:tcW w:w="1435" w:type="dxa"/>
          </w:tcPr>
          <w:p w:rsidR="001B1A8B" w:rsidRDefault="001B1A8B" w:rsidP="00E54A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Начальник отделения </w:t>
            </w:r>
          </w:p>
        </w:tc>
        <w:tc>
          <w:tcPr>
            <w:tcW w:w="1079" w:type="dxa"/>
          </w:tcPr>
          <w:p w:rsidR="001B1A8B" w:rsidRDefault="001B1A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0" w:type="dxa"/>
          </w:tcPr>
          <w:p w:rsidR="001B1A8B" w:rsidRDefault="001B1A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44" w:type="dxa"/>
          </w:tcPr>
          <w:p w:rsidR="001B1A8B" w:rsidRDefault="001B1A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4" w:type="dxa"/>
          </w:tcPr>
          <w:p w:rsidR="001B1A8B" w:rsidRDefault="001B1A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48" w:type="dxa"/>
            <w:gridSpan w:val="2"/>
          </w:tcPr>
          <w:p w:rsidR="001B1A8B" w:rsidRDefault="001B1A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</w:tcPr>
          <w:p w:rsidR="001B1A8B" w:rsidRDefault="001B1A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56" w:type="dxa"/>
          </w:tcPr>
          <w:p w:rsidR="001B1A8B" w:rsidRDefault="001B1A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44" w:type="dxa"/>
          </w:tcPr>
          <w:p w:rsidR="001B1A8B" w:rsidRDefault="001B1A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96" w:type="dxa"/>
          </w:tcPr>
          <w:p w:rsidR="001B1A8B" w:rsidRDefault="001B1A8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253 078, 00</w:t>
            </w:r>
          </w:p>
        </w:tc>
        <w:tc>
          <w:tcPr>
            <w:tcW w:w="1440" w:type="dxa"/>
          </w:tcPr>
          <w:p w:rsidR="001B1A8B" w:rsidRDefault="001B1A8B">
            <w:pPr>
              <w:jc w:val="center"/>
              <w:rPr>
                <w:sz w:val="18"/>
                <w:szCs w:val="18"/>
              </w:rPr>
            </w:pPr>
          </w:p>
        </w:tc>
      </w:tr>
      <w:tr w:rsidR="001B1A8B" w:rsidTr="00E54AEF">
        <w:trPr>
          <w:trHeight w:val="509"/>
        </w:trPr>
        <w:tc>
          <w:tcPr>
            <w:tcW w:w="535" w:type="dxa"/>
          </w:tcPr>
          <w:p w:rsidR="001B1A8B" w:rsidRDefault="001B1A8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615" w:type="dxa"/>
          </w:tcPr>
          <w:p w:rsidR="001B1A8B" w:rsidRDefault="001B1A8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супруга</w:t>
            </w:r>
          </w:p>
        </w:tc>
        <w:tc>
          <w:tcPr>
            <w:tcW w:w="1435" w:type="dxa"/>
          </w:tcPr>
          <w:p w:rsidR="001B1A8B" w:rsidRDefault="001B1A8B" w:rsidP="00E54AEF">
            <w:pPr>
              <w:rPr>
                <w:sz w:val="18"/>
                <w:szCs w:val="18"/>
              </w:rPr>
            </w:pPr>
          </w:p>
        </w:tc>
        <w:tc>
          <w:tcPr>
            <w:tcW w:w="1079" w:type="dxa"/>
          </w:tcPr>
          <w:p w:rsidR="001B1A8B" w:rsidRDefault="001B1A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0" w:type="dxa"/>
          </w:tcPr>
          <w:p w:rsidR="001B1A8B" w:rsidRDefault="001B1A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44" w:type="dxa"/>
          </w:tcPr>
          <w:p w:rsidR="001B1A8B" w:rsidRDefault="001B1A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4" w:type="dxa"/>
          </w:tcPr>
          <w:p w:rsidR="001B1A8B" w:rsidRDefault="001B1A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48" w:type="dxa"/>
            <w:gridSpan w:val="2"/>
          </w:tcPr>
          <w:p w:rsidR="001B1A8B" w:rsidRDefault="001B1A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</w:tcPr>
          <w:p w:rsidR="001B1A8B" w:rsidRDefault="001B1A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56" w:type="dxa"/>
          </w:tcPr>
          <w:p w:rsidR="001B1A8B" w:rsidRDefault="001B1A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44" w:type="dxa"/>
          </w:tcPr>
          <w:p w:rsidR="001B1A8B" w:rsidRDefault="001B1A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96" w:type="dxa"/>
          </w:tcPr>
          <w:p w:rsidR="001B1A8B" w:rsidRDefault="001B1A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</w:tcPr>
          <w:p w:rsidR="001B1A8B" w:rsidRDefault="001B1A8B">
            <w:pPr>
              <w:jc w:val="center"/>
              <w:rPr>
                <w:sz w:val="18"/>
                <w:szCs w:val="18"/>
              </w:rPr>
            </w:pPr>
          </w:p>
        </w:tc>
      </w:tr>
      <w:tr w:rsidR="001B1A8B" w:rsidTr="008101D3">
        <w:trPr>
          <w:trHeight w:val="509"/>
        </w:trPr>
        <w:tc>
          <w:tcPr>
            <w:tcW w:w="535" w:type="dxa"/>
          </w:tcPr>
          <w:p w:rsidR="001B1A8B" w:rsidRDefault="001B1A8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</w:t>
            </w:r>
          </w:p>
        </w:tc>
        <w:tc>
          <w:tcPr>
            <w:tcW w:w="1615" w:type="dxa"/>
          </w:tcPr>
          <w:p w:rsidR="001B1A8B" w:rsidRDefault="001B1A8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Соловьева О.А.</w:t>
            </w:r>
          </w:p>
        </w:tc>
        <w:tc>
          <w:tcPr>
            <w:tcW w:w="1435" w:type="dxa"/>
          </w:tcPr>
          <w:p w:rsidR="001B1A8B" w:rsidRDefault="001B1A8B" w:rsidP="008101D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бухгалтер</w:t>
            </w:r>
          </w:p>
        </w:tc>
        <w:tc>
          <w:tcPr>
            <w:tcW w:w="1079" w:type="dxa"/>
          </w:tcPr>
          <w:p w:rsidR="001B1A8B" w:rsidRDefault="001B1A8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Садовый участок </w:t>
            </w:r>
          </w:p>
        </w:tc>
        <w:tc>
          <w:tcPr>
            <w:tcW w:w="1260" w:type="dxa"/>
          </w:tcPr>
          <w:p w:rsidR="001B1A8B" w:rsidRDefault="001B1A8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Индивидуальная </w:t>
            </w:r>
          </w:p>
        </w:tc>
        <w:tc>
          <w:tcPr>
            <w:tcW w:w="1444" w:type="dxa"/>
          </w:tcPr>
          <w:p w:rsidR="001B1A8B" w:rsidRDefault="001B1A8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496,0</w:t>
            </w:r>
          </w:p>
        </w:tc>
        <w:tc>
          <w:tcPr>
            <w:tcW w:w="1084" w:type="dxa"/>
          </w:tcPr>
          <w:p w:rsidR="001B1A8B" w:rsidRDefault="001B1A8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1448" w:type="dxa"/>
            <w:gridSpan w:val="2"/>
          </w:tcPr>
          <w:p w:rsidR="001B1A8B" w:rsidRDefault="001B1A8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Квартира  </w:t>
            </w:r>
          </w:p>
        </w:tc>
        <w:tc>
          <w:tcPr>
            <w:tcW w:w="720" w:type="dxa"/>
          </w:tcPr>
          <w:p w:rsidR="001B1A8B" w:rsidRDefault="001B1A8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63,8</w:t>
            </w:r>
          </w:p>
        </w:tc>
        <w:tc>
          <w:tcPr>
            <w:tcW w:w="1256" w:type="dxa"/>
          </w:tcPr>
          <w:p w:rsidR="001B1A8B" w:rsidRDefault="001B1A8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1444" w:type="dxa"/>
          </w:tcPr>
          <w:p w:rsidR="001B1A8B" w:rsidRDefault="001B1A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96" w:type="dxa"/>
          </w:tcPr>
          <w:p w:rsidR="001B1A8B" w:rsidRDefault="001B1A8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371 575,00</w:t>
            </w:r>
          </w:p>
        </w:tc>
        <w:tc>
          <w:tcPr>
            <w:tcW w:w="1440" w:type="dxa"/>
          </w:tcPr>
          <w:p w:rsidR="001B1A8B" w:rsidRDefault="001B1A8B">
            <w:pPr>
              <w:jc w:val="center"/>
              <w:rPr>
                <w:sz w:val="18"/>
                <w:szCs w:val="18"/>
              </w:rPr>
            </w:pPr>
          </w:p>
        </w:tc>
      </w:tr>
    </w:tbl>
    <w:p w:rsidR="001B1A8B" w:rsidRPr="00E80958" w:rsidRDefault="001B1A8B" w:rsidP="00E80958">
      <w:pPr>
        <w:jc w:val="center"/>
        <w:rPr>
          <w:sz w:val="18"/>
          <w:szCs w:val="18"/>
        </w:rPr>
      </w:pPr>
    </w:p>
    <w:p w:rsidR="001B1A8B" w:rsidRPr="00E80958" w:rsidRDefault="001B1A8B" w:rsidP="00E80958">
      <w:pPr>
        <w:jc w:val="center"/>
        <w:rPr>
          <w:sz w:val="18"/>
          <w:szCs w:val="18"/>
        </w:rPr>
      </w:pPr>
    </w:p>
    <w:p w:rsidR="001B1A8B" w:rsidRPr="00E80958" w:rsidRDefault="001B1A8B" w:rsidP="00E80958">
      <w:pPr>
        <w:jc w:val="center"/>
      </w:pPr>
    </w:p>
    <w:p w:rsidR="001B1A8B" w:rsidRPr="00E80958" w:rsidRDefault="001B1A8B" w:rsidP="00E80958"/>
    <w:p w:rsidR="001B1A8B" w:rsidRPr="00E80958" w:rsidRDefault="001B1A8B" w:rsidP="00E80958">
      <w:pPr>
        <w:jc w:val="center"/>
      </w:pPr>
    </w:p>
    <w:p w:rsidR="001B1A8B" w:rsidRPr="00E80958" w:rsidRDefault="001B1A8B" w:rsidP="00E80958">
      <w:pPr>
        <w:jc w:val="center"/>
      </w:pPr>
    </w:p>
    <w:p w:rsidR="001B1A8B" w:rsidRDefault="001B1A8B"/>
    <w:sectPr w:rsidR="001B1A8B" w:rsidSect="00074D14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77706"/>
    <w:rsid w:val="0003516A"/>
    <w:rsid w:val="00065E87"/>
    <w:rsid w:val="00074D14"/>
    <w:rsid w:val="000826F6"/>
    <w:rsid w:val="000A636E"/>
    <w:rsid w:val="000A72C7"/>
    <w:rsid w:val="00117F0E"/>
    <w:rsid w:val="0012654C"/>
    <w:rsid w:val="00143D9C"/>
    <w:rsid w:val="00167568"/>
    <w:rsid w:val="001B1A8B"/>
    <w:rsid w:val="001C0448"/>
    <w:rsid w:val="001C4933"/>
    <w:rsid w:val="001E4228"/>
    <w:rsid w:val="002010B9"/>
    <w:rsid w:val="0026130D"/>
    <w:rsid w:val="002B4201"/>
    <w:rsid w:val="002C5CED"/>
    <w:rsid w:val="002F1778"/>
    <w:rsid w:val="0039151C"/>
    <w:rsid w:val="003A7789"/>
    <w:rsid w:val="003C32F3"/>
    <w:rsid w:val="003F0AAE"/>
    <w:rsid w:val="00416366"/>
    <w:rsid w:val="004177A9"/>
    <w:rsid w:val="0043500F"/>
    <w:rsid w:val="00453276"/>
    <w:rsid w:val="004A110F"/>
    <w:rsid w:val="004C54BD"/>
    <w:rsid w:val="00523999"/>
    <w:rsid w:val="00554F5F"/>
    <w:rsid w:val="00596979"/>
    <w:rsid w:val="005A129B"/>
    <w:rsid w:val="005E4D8E"/>
    <w:rsid w:val="006036C3"/>
    <w:rsid w:val="006404AF"/>
    <w:rsid w:val="00677706"/>
    <w:rsid w:val="006A63D8"/>
    <w:rsid w:val="006C0BC1"/>
    <w:rsid w:val="006C1933"/>
    <w:rsid w:val="006C3A24"/>
    <w:rsid w:val="006D493E"/>
    <w:rsid w:val="006F1C82"/>
    <w:rsid w:val="00783026"/>
    <w:rsid w:val="00784B88"/>
    <w:rsid w:val="007A367B"/>
    <w:rsid w:val="007E2F38"/>
    <w:rsid w:val="008101D3"/>
    <w:rsid w:val="008262D3"/>
    <w:rsid w:val="00840660"/>
    <w:rsid w:val="0084405A"/>
    <w:rsid w:val="00854052"/>
    <w:rsid w:val="008D0CDF"/>
    <w:rsid w:val="00982159"/>
    <w:rsid w:val="00990386"/>
    <w:rsid w:val="00994C65"/>
    <w:rsid w:val="009A5FE8"/>
    <w:rsid w:val="009B5D5B"/>
    <w:rsid w:val="009C58BF"/>
    <w:rsid w:val="00A34095"/>
    <w:rsid w:val="00A367C2"/>
    <w:rsid w:val="00AB21CB"/>
    <w:rsid w:val="00B03D9A"/>
    <w:rsid w:val="00B23C58"/>
    <w:rsid w:val="00B86C78"/>
    <w:rsid w:val="00CB53DE"/>
    <w:rsid w:val="00CC51F8"/>
    <w:rsid w:val="00CE0C83"/>
    <w:rsid w:val="00D07B81"/>
    <w:rsid w:val="00D14BCD"/>
    <w:rsid w:val="00D156F7"/>
    <w:rsid w:val="00D43FCA"/>
    <w:rsid w:val="00D73B43"/>
    <w:rsid w:val="00DB4A8C"/>
    <w:rsid w:val="00DF3554"/>
    <w:rsid w:val="00E13767"/>
    <w:rsid w:val="00E54AEF"/>
    <w:rsid w:val="00E80958"/>
    <w:rsid w:val="00E9695C"/>
    <w:rsid w:val="00EB0AD9"/>
    <w:rsid w:val="00EB4B6B"/>
    <w:rsid w:val="00ED1481"/>
    <w:rsid w:val="00EF3A03"/>
    <w:rsid w:val="00F15263"/>
    <w:rsid w:val="00F43E01"/>
    <w:rsid w:val="00F54EDE"/>
    <w:rsid w:val="00F95B2B"/>
    <w:rsid w:val="00FB797A"/>
    <w:rsid w:val="00FC5F14"/>
    <w:rsid w:val="00FC6E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4D14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67641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7641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7641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38</TotalTime>
  <Pages>2</Pages>
  <Words>321</Words>
  <Characters>1833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1</cp:lastModifiedBy>
  <cp:revision>15</cp:revision>
  <dcterms:created xsi:type="dcterms:W3CDTF">2014-04-08T05:09:00Z</dcterms:created>
  <dcterms:modified xsi:type="dcterms:W3CDTF">2014-04-29T12:05:00Z</dcterms:modified>
</cp:coreProperties>
</file>